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D381D" w14:textId="05047BF7" w:rsidR="00FC3DD1" w:rsidRPr="00F06DCE" w:rsidRDefault="00FC3DD1" w:rsidP="00FC3DD1">
      <w:pPr>
        <w:pStyle w:val="3GPPHeader"/>
        <w:spacing w:after="60"/>
        <w:rPr>
          <w:sz w:val="32"/>
          <w:szCs w:val="32"/>
        </w:rPr>
      </w:pPr>
      <w:r w:rsidRPr="00F06DCE">
        <w:t>3GPP TSG-RAN WG2 #1</w:t>
      </w:r>
      <w:r>
        <w:t>25</w:t>
      </w:r>
      <w:r w:rsidRPr="00F06DCE">
        <w:tab/>
      </w:r>
      <w:r w:rsidR="00AD510F" w:rsidRPr="00AD510F">
        <w:rPr>
          <w:sz w:val="28"/>
          <w:szCs w:val="22"/>
        </w:rPr>
        <w:t>R2-2400510</w:t>
      </w:r>
    </w:p>
    <w:p w14:paraId="6DBE79AA" w14:textId="77777777" w:rsidR="00FC3DD1" w:rsidRPr="00CE0424" w:rsidRDefault="00FC3DD1" w:rsidP="00FC3DD1">
      <w:pPr>
        <w:pStyle w:val="3GPPHeader"/>
      </w:pPr>
      <w:r>
        <w:t>Athens, Greece, February 26</w:t>
      </w:r>
      <w:r w:rsidRPr="002E0869">
        <w:rPr>
          <w:vertAlign w:val="superscript"/>
        </w:rPr>
        <w:t>th</w:t>
      </w:r>
      <w:r>
        <w:t xml:space="preserve"> – March 1</w:t>
      </w:r>
      <w:r>
        <w:rPr>
          <w:vertAlign w:val="superscript"/>
        </w:rPr>
        <w:t>st</w:t>
      </w:r>
      <w:r>
        <w:t>, 2024</w:t>
      </w:r>
    </w:p>
    <w:p w14:paraId="3F4E6A64" w14:textId="77777777" w:rsidR="00FC3DD1" w:rsidRDefault="00FC3DD1" w:rsidP="00FC3DD1">
      <w:pPr>
        <w:pStyle w:val="3GPPHeader"/>
        <w:rPr>
          <w:sz w:val="22"/>
          <w:szCs w:val="22"/>
          <w:lang w:val="en-US"/>
        </w:rPr>
      </w:pPr>
    </w:p>
    <w:p w14:paraId="3E544D14" w14:textId="69EC8F40" w:rsidR="00FC3DD1" w:rsidRDefault="00FC3DD1" w:rsidP="00FC3DD1">
      <w:pPr>
        <w:pStyle w:val="3GPPHeader"/>
        <w:rPr>
          <w:sz w:val="22"/>
          <w:szCs w:val="22"/>
          <w:lang w:val="en-US"/>
        </w:rPr>
      </w:pPr>
      <w:r w:rsidRPr="008F4687">
        <w:rPr>
          <w:sz w:val="22"/>
          <w:szCs w:val="22"/>
          <w:lang w:val="en-US"/>
        </w:rPr>
        <w:t>Agenda Item:</w:t>
      </w:r>
      <w:r w:rsidRPr="008F4687">
        <w:rPr>
          <w:sz w:val="22"/>
          <w:szCs w:val="22"/>
          <w:lang w:val="en-US"/>
        </w:rPr>
        <w:tab/>
      </w:r>
      <w:r w:rsidR="00044998">
        <w:rPr>
          <w:sz w:val="22"/>
          <w:szCs w:val="22"/>
          <w:lang w:val="en-US"/>
        </w:rPr>
        <w:t>7</w:t>
      </w:r>
      <w:r>
        <w:rPr>
          <w:sz w:val="22"/>
          <w:szCs w:val="22"/>
          <w:lang w:val="en-US"/>
        </w:rPr>
        <w:t>.</w:t>
      </w:r>
      <w:r w:rsidR="00044998">
        <w:rPr>
          <w:sz w:val="22"/>
          <w:szCs w:val="22"/>
          <w:lang w:val="en-US"/>
        </w:rPr>
        <w:t>15.</w:t>
      </w:r>
      <w:r w:rsidR="007665D5">
        <w:rPr>
          <w:sz w:val="22"/>
          <w:szCs w:val="22"/>
          <w:lang w:val="en-US"/>
        </w:rPr>
        <w:t>2</w:t>
      </w:r>
    </w:p>
    <w:p w14:paraId="431DCE6F" w14:textId="77777777" w:rsidR="00FC3DD1" w:rsidRPr="00CE0424" w:rsidRDefault="00FC3DD1" w:rsidP="00FC3DD1">
      <w:pPr>
        <w:pStyle w:val="3GPPHeader"/>
        <w:rPr>
          <w:sz w:val="22"/>
          <w:szCs w:val="22"/>
        </w:rPr>
      </w:pPr>
      <w:r>
        <w:rPr>
          <w:sz w:val="22"/>
          <w:szCs w:val="22"/>
        </w:rPr>
        <w:t>Source:</w:t>
      </w:r>
      <w:r w:rsidRPr="00CE0424">
        <w:rPr>
          <w:sz w:val="22"/>
          <w:szCs w:val="22"/>
        </w:rPr>
        <w:tab/>
        <w:t>Ericsson</w:t>
      </w:r>
    </w:p>
    <w:p w14:paraId="69854DD1" w14:textId="194DE76D" w:rsidR="00FC3DD1" w:rsidRPr="00CE0424" w:rsidRDefault="00FC3DD1" w:rsidP="00FC3DD1">
      <w:pPr>
        <w:pStyle w:val="3GPPHeader"/>
        <w:rPr>
          <w:sz w:val="22"/>
          <w:szCs w:val="22"/>
        </w:rPr>
      </w:pPr>
      <w:r>
        <w:rPr>
          <w:sz w:val="22"/>
          <w:szCs w:val="22"/>
        </w:rPr>
        <w:t>Title:</w:t>
      </w:r>
      <w:r w:rsidRPr="00CE0424">
        <w:rPr>
          <w:sz w:val="22"/>
          <w:szCs w:val="22"/>
        </w:rPr>
        <w:tab/>
      </w:r>
      <w:r w:rsidR="00887F20">
        <w:rPr>
          <w:sz w:val="22"/>
          <w:szCs w:val="22"/>
        </w:rPr>
        <w:t xml:space="preserve">Discussion on </w:t>
      </w:r>
      <w:r w:rsidR="00293612">
        <w:rPr>
          <w:sz w:val="22"/>
          <w:szCs w:val="22"/>
        </w:rPr>
        <w:t>RRC</w:t>
      </w:r>
      <w:r w:rsidR="00887F20">
        <w:rPr>
          <w:sz w:val="22"/>
          <w:szCs w:val="22"/>
        </w:rPr>
        <w:t xml:space="preserve"> issues</w:t>
      </w:r>
    </w:p>
    <w:p w14:paraId="3A072E6E" w14:textId="77777777" w:rsidR="00FC3DD1" w:rsidRPr="006C3694" w:rsidRDefault="00FC3DD1" w:rsidP="00FC3DD1">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408D1431" w14:textId="77777777" w:rsidR="00FC3DD1" w:rsidRPr="00CE0424" w:rsidRDefault="00FC3DD1" w:rsidP="00FC3DD1">
      <w:pPr>
        <w:pStyle w:val="Heading1"/>
      </w:pPr>
      <w:r>
        <w:t>1</w:t>
      </w:r>
      <w:r>
        <w:tab/>
      </w:r>
      <w:r w:rsidRPr="00CE0424">
        <w:t>Introduction</w:t>
      </w:r>
    </w:p>
    <w:p w14:paraId="7F4C7AA8" w14:textId="109FCE13" w:rsidR="00FC3DD1" w:rsidRPr="00AF03BD" w:rsidRDefault="00CC51A6" w:rsidP="00FC3DD1">
      <w:pPr>
        <w:spacing w:before="60" w:after="60"/>
        <w:rPr>
          <w:rFonts w:ascii="Arial" w:hAnsi="Arial" w:cs="Arial"/>
          <w:lang w:val="en-US"/>
        </w:rPr>
      </w:pPr>
      <w:r>
        <w:rPr>
          <w:rFonts w:ascii="Arial" w:hAnsi="Arial" w:cs="Arial"/>
          <w:lang w:val="en-US"/>
        </w:rPr>
        <w:t>W</w:t>
      </w:r>
      <w:r w:rsidR="00FC3DD1">
        <w:rPr>
          <w:rFonts w:ascii="Arial" w:hAnsi="Arial" w:cs="Arial"/>
          <w:lang w:val="en-US"/>
        </w:rPr>
        <w:t xml:space="preserve">e discuss </w:t>
      </w:r>
      <w:r>
        <w:rPr>
          <w:rFonts w:ascii="Arial" w:hAnsi="Arial" w:cs="Arial"/>
          <w:lang w:val="en-US"/>
        </w:rPr>
        <w:t>some open MAC issues and propose corresponding corrections</w:t>
      </w:r>
      <w:r w:rsidR="00FC3DD1">
        <w:rPr>
          <w:rFonts w:ascii="Arial" w:hAnsi="Arial" w:cs="Arial"/>
          <w:lang w:val="en-US"/>
        </w:rPr>
        <w:t xml:space="preserve"> in this paper.</w:t>
      </w:r>
    </w:p>
    <w:p w14:paraId="340A7D96" w14:textId="77777777" w:rsidR="00FC3DD1" w:rsidRDefault="00FC3DD1" w:rsidP="00FC3DD1">
      <w:pPr>
        <w:pStyle w:val="Heading1"/>
      </w:pPr>
      <w:bookmarkStart w:id="0" w:name="_Ref178064866"/>
      <w:r>
        <w:t>2</w:t>
      </w:r>
      <w:r>
        <w:tab/>
      </w:r>
      <w:r w:rsidRPr="00CE0424">
        <w:t>Discussion</w:t>
      </w:r>
      <w:bookmarkEnd w:id="0"/>
    </w:p>
    <w:p w14:paraId="060C9FAE" w14:textId="3069C8F6" w:rsidR="00DF6E1B" w:rsidRDefault="00DF6E1B" w:rsidP="00922B84">
      <w:pPr>
        <w:pStyle w:val="Heading2"/>
      </w:pPr>
      <w:r>
        <w:t>2</w:t>
      </w:r>
      <w:r w:rsidR="009F0377">
        <w:t xml:space="preserve">.1 Issue </w:t>
      </w:r>
      <w:r w:rsidR="00F77B05">
        <w:t>4</w:t>
      </w:r>
      <w:r w:rsidR="009F0377">
        <w:t xml:space="preserve"> </w:t>
      </w:r>
      <w:r w:rsidR="00990808">
        <w:t>–</w:t>
      </w:r>
      <w:r w:rsidR="009F0377">
        <w:t xml:space="preserve"> </w:t>
      </w:r>
      <w:r w:rsidR="00990808">
        <w:rPr>
          <w:lang w:val="en-US" w:eastAsia="zh-CN"/>
        </w:rPr>
        <w:t>carriers to RB mapping</w:t>
      </w:r>
    </w:p>
    <w:p w14:paraId="4FE1E243" w14:textId="1BD7BD79" w:rsidR="00085CFB" w:rsidRDefault="00085CFB" w:rsidP="003434B1">
      <w:pPr>
        <w:shd w:val="clear" w:color="auto" w:fill="FFFFFF"/>
        <w:overflowPunct/>
        <w:autoSpaceDE/>
        <w:autoSpaceDN/>
        <w:adjustRightInd/>
        <w:spacing w:after="0"/>
        <w:rPr>
          <w:rFonts w:ascii="Arial" w:hAnsi="Arial" w:cs="Arial"/>
        </w:rPr>
      </w:pPr>
      <w:r>
        <w:rPr>
          <w:rFonts w:ascii="Arial" w:hAnsi="Arial" w:cs="Arial"/>
          <w:color w:val="172B4D"/>
          <w:lang w:val="en-US" w:eastAsia="zh-CN"/>
        </w:rPr>
        <w:t xml:space="preserve">In </w:t>
      </w:r>
      <w:r w:rsidR="002119C6">
        <w:rPr>
          <w:rFonts w:ascii="Arial" w:hAnsi="Arial" w:cs="Arial"/>
          <w:color w:val="172B4D"/>
          <w:lang w:val="en-US" w:eastAsia="zh-CN"/>
        </w:rPr>
        <w:t xml:space="preserve">the LS reply </w:t>
      </w:r>
      <w:r w:rsidR="003434B1" w:rsidRPr="003434B1">
        <w:rPr>
          <w:rFonts w:ascii="Arial" w:hAnsi="Arial" w:cs="Arial"/>
          <w:b/>
          <w:bCs/>
          <w:szCs w:val="18"/>
        </w:rPr>
        <w:t>S2-2401579</w:t>
      </w:r>
      <w:r w:rsidR="003434B1">
        <w:rPr>
          <w:rFonts w:ascii="Arial" w:hAnsi="Arial" w:cs="Arial"/>
          <w:b/>
          <w:bCs/>
          <w:szCs w:val="18"/>
        </w:rPr>
        <w:t xml:space="preserve">, </w:t>
      </w:r>
      <w:r>
        <w:rPr>
          <w:rFonts w:ascii="Arial" w:hAnsi="Arial" w:cs="Arial"/>
        </w:rPr>
        <w:t xml:space="preserve">SA2 would like to thank RAN2 for the </w:t>
      </w:r>
      <w:r w:rsidRPr="00BD1B0F">
        <w:rPr>
          <w:rFonts w:ascii="Arial" w:hAnsi="Arial" w:cs="Arial"/>
        </w:rPr>
        <w:t>LS to SA2 on QoS to Carrier Mapping for SL CA (R2-2313623/S2-2400053)</w:t>
      </w:r>
      <w:r>
        <w:rPr>
          <w:rFonts w:ascii="Arial" w:hAnsi="Arial" w:cs="Arial"/>
        </w:rPr>
        <w:t>.</w:t>
      </w:r>
    </w:p>
    <w:p w14:paraId="27B20D04" w14:textId="77777777" w:rsidR="00085CFB" w:rsidRDefault="00085CFB" w:rsidP="00085CFB">
      <w:pPr>
        <w:ind w:left="54"/>
        <w:rPr>
          <w:rFonts w:ascii="Arial" w:hAnsi="Arial" w:cs="Arial"/>
        </w:rPr>
      </w:pPr>
    </w:p>
    <w:p w14:paraId="74AA22C6" w14:textId="77777777" w:rsidR="00085CFB" w:rsidRDefault="00085CFB" w:rsidP="00085CFB">
      <w:pPr>
        <w:ind w:left="54"/>
        <w:rPr>
          <w:rFonts w:ascii="Arial" w:hAnsi="Arial" w:cs="Arial"/>
        </w:rPr>
      </w:pPr>
      <w:r>
        <w:rPr>
          <w:rFonts w:ascii="Arial" w:hAnsi="Arial" w:cs="Arial"/>
        </w:rPr>
        <w:t>Regarding the following assumption stated in the LS:</w:t>
      </w:r>
    </w:p>
    <w:p w14:paraId="3E04FB58" w14:textId="77777777" w:rsidR="00085CFB" w:rsidRPr="001651FA" w:rsidRDefault="00085CFB" w:rsidP="00085CFB">
      <w:pPr>
        <w:ind w:left="720"/>
        <w:rPr>
          <w:rFonts w:ascii="Arial" w:hAnsi="Arial" w:cs="Arial"/>
          <w:i/>
          <w:iCs/>
          <w:noProof/>
          <w:lang w:eastAsia="ko-KR"/>
        </w:rPr>
      </w:pPr>
      <w:r w:rsidRPr="001E2D44">
        <w:rPr>
          <w:rFonts w:ascii="Arial" w:hAnsi="Arial" w:cs="Arial"/>
          <w:i/>
          <w:iCs/>
          <w:noProof/>
          <w:lang w:eastAsia="ko-KR"/>
        </w:rPr>
        <w:t>As a consequence of this agreement, it is RAN2’s understanding that upper layers and network ensure appropriate intersection of carriers for the QoS flows mapped to the same SLRB</w:t>
      </w:r>
      <w:r w:rsidRPr="001651FA">
        <w:rPr>
          <w:rFonts w:ascii="Arial" w:hAnsi="Arial" w:cs="Arial"/>
          <w:i/>
          <w:iCs/>
          <w:noProof/>
          <w:lang w:eastAsia="ko-KR"/>
        </w:rPr>
        <w:t>.</w:t>
      </w:r>
    </w:p>
    <w:p w14:paraId="602B2AB8" w14:textId="77777777" w:rsidR="00085CFB" w:rsidRDefault="00085CFB" w:rsidP="00085CFB">
      <w:pPr>
        <w:jc w:val="both"/>
        <w:rPr>
          <w:rFonts w:ascii="Arial" w:hAnsi="Arial" w:cs="Arial"/>
        </w:rPr>
      </w:pPr>
    </w:p>
    <w:p w14:paraId="7312C72E" w14:textId="77777777" w:rsidR="00085CFB" w:rsidRDefault="00085CFB" w:rsidP="00085CFB">
      <w:pPr>
        <w:jc w:val="both"/>
        <w:rPr>
          <w:rFonts w:ascii="Arial" w:hAnsi="Arial" w:cs="Arial"/>
        </w:rPr>
      </w:pPr>
    </w:p>
    <w:p w14:paraId="327036F5" w14:textId="77777777" w:rsidR="00085CFB" w:rsidRDefault="00085CFB" w:rsidP="00085CFB">
      <w:pPr>
        <w:jc w:val="both"/>
        <w:rPr>
          <w:rFonts w:ascii="Arial" w:hAnsi="Arial" w:cs="Arial"/>
        </w:rPr>
      </w:pPr>
      <w:r>
        <w:rPr>
          <w:rFonts w:ascii="Arial" w:hAnsi="Arial" w:cs="Arial"/>
        </w:rPr>
        <w:t>SA2 would like to clarify as follows:</w:t>
      </w:r>
    </w:p>
    <w:p w14:paraId="15F9299A" w14:textId="77777777" w:rsidR="00085CFB" w:rsidRDefault="00085CFB" w:rsidP="00085CFB">
      <w:pPr>
        <w:pStyle w:val="ListParagraph"/>
        <w:numPr>
          <w:ilvl w:val="0"/>
          <w:numId w:val="6"/>
        </w:numPr>
        <w:overflowPunct/>
        <w:autoSpaceDE/>
        <w:autoSpaceDN/>
        <w:adjustRightInd/>
        <w:spacing w:after="0"/>
        <w:jc w:val="both"/>
        <w:textAlignment w:val="auto"/>
        <w:rPr>
          <w:rFonts w:ascii="Arial" w:hAnsi="Arial" w:cs="Arial"/>
        </w:rPr>
      </w:pPr>
      <w:r>
        <w:rPr>
          <w:rFonts w:ascii="Arial" w:hAnsi="Arial" w:cs="Arial"/>
        </w:rPr>
        <w:t xml:space="preserve">From the upper layer perspective, only PC5 QoS flows configurations are visible at the V2X layer and above. It is specified in TS 23.287 clause 5.4.1.1.3: </w:t>
      </w:r>
    </w:p>
    <w:p w14:paraId="12BDAF32" w14:textId="77777777" w:rsidR="00085CFB" w:rsidRDefault="00085CFB" w:rsidP="00085CFB">
      <w:pPr>
        <w:pStyle w:val="ListParagraph"/>
        <w:numPr>
          <w:ilvl w:val="1"/>
          <w:numId w:val="6"/>
        </w:numPr>
        <w:overflowPunct/>
        <w:autoSpaceDE/>
        <w:autoSpaceDN/>
        <w:adjustRightInd/>
        <w:spacing w:after="0"/>
        <w:jc w:val="both"/>
        <w:textAlignment w:val="auto"/>
        <w:rPr>
          <w:rFonts w:ascii="Arial" w:hAnsi="Arial" w:cs="Arial"/>
        </w:rPr>
      </w:pPr>
      <w:r>
        <w:rPr>
          <w:rFonts w:ascii="Arial" w:hAnsi="Arial" w:cs="Arial"/>
        </w:rPr>
        <w:t>"</w:t>
      </w:r>
      <w:r w:rsidRPr="0096452B">
        <w:rPr>
          <w:rFonts w:ascii="Arial" w:hAnsi="Arial" w:cs="Arial"/>
        </w:rPr>
        <w:t>In addition, the V2X layer also provides the communication mode (</w:t>
      </w:r>
      <w:proofErr w:type="gramStart"/>
      <w:r w:rsidRPr="0096452B">
        <w:rPr>
          <w:rFonts w:ascii="Arial" w:hAnsi="Arial" w:cs="Arial"/>
        </w:rPr>
        <w:t>e.g.</w:t>
      </w:r>
      <w:proofErr w:type="gramEnd"/>
      <w:r w:rsidRPr="0096452B">
        <w:rPr>
          <w:rFonts w:ascii="Arial" w:hAnsi="Arial" w:cs="Arial"/>
        </w:rPr>
        <w:t xml:space="preserve"> broadcast, groupcast, unicast) and radio frequencies for the PC5 QoS Flow to the AS layer for the PC5 operation. The radio frequencies are determined based on the V2X service type associated with the PC5 QoS Flow based on the configuration as described in clause 5.1.2.1.</w:t>
      </w:r>
      <w:r>
        <w:rPr>
          <w:rFonts w:ascii="Arial" w:hAnsi="Arial" w:cs="Arial"/>
        </w:rPr>
        <w:t xml:space="preserve">" and </w:t>
      </w:r>
    </w:p>
    <w:p w14:paraId="11F6D820" w14:textId="77777777" w:rsidR="00085CFB" w:rsidRDefault="00085CFB" w:rsidP="00085CFB">
      <w:pPr>
        <w:pStyle w:val="ListParagraph"/>
        <w:numPr>
          <w:ilvl w:val="1"/>
          <w:numId w:val="6"/>
        </w:numPr>
        <w:overflowPunct/>
        <w:autoSpaceDE/>
        <w:autoSpaceDN/>
        <w:adjustRightInd/>
        <w:spacing w:after="0"/>
        <w:jc w:val="both"/>
        <w:textAlignment w:val="auto"/>
        <w:rPr>
          <w:rFonts w:ascii="Arial" w:hAnsi="Arial" w:cs="Arial"/>
        </w:rPr>
      </w:pPr>
      <w:r>
        <w:rPr>
          <w:rFonts w:ascii="Arial" w:hAnsi="Arial" w:cs="Arial"/>
        </w:rPr>
        <w:t>"</w:t>
      </w:r>
      <w:r w:rsidRPr="00D94AA6">
        <w:rPr>
          <w:rFonts w:ascii="Arial" w:hAnsi="Arial" w:cs="Arial"/>
        </w:rPr>
        <w:t>The V2X layer ensures that V2X service types associated with different radio frequencies are classified into distinct PC5 QoS Flows.</w:t>
      </w:r>
      <w:r>
        <w:rPr>
          <w:rFonts w:ascii="Arial" w:hAnsi="Arial" w:cs="Arial"/>
        </w:rPr>
        <w:t>"</w:t>
      </w:r>
    </w:p>
    <w:p w14:paraId="45CDF7A0" w14:textId="77777777" w:rsidR="00085CFB" w:rsidRDefault="00085CFB" w:rsidP="00085CFB">
      <w:pPr>
        <w:jc w:val="both"/>
        <w:rPr>
          <w:rFonts w:ascii="Arial" w:hAnsi="Arial" w:cs="Arial"/>
        </w:rPr>
      </w:pPr>
    </w:p>
    <w:p w14:paraId="09A19137" w14:textId="77777777" w:rsidR="00085CFB" w:rsidRDefault="00085CFB" w:rsidP="00085CFB">
      <w:pPr>
        <w:pStyle w:val="ListParagraph"/>
        <w:numPr>
          <w:ilvl w:val="0"/>
          <w:numId w:val="6"/>
        </w:numPr>
        <w:overflowPunct/>
        <w:autoSpaceDE/>
        <w:autoSpaceDN/>
        <w:adjustRightInd/>
        <w:spacing w:after="0"/>
        <w:jc w:val="both"/>
        <w:textAlignment w:val="auto"/>
        <w:rPr>
          <w:rFonts w:ascii="Arial" w:hAnsi="Arial" w:cs="Arial"/>
        </w:rPr>
      </w:pPr>
      <w:r>
        <w:rPr>
          <w:rFonts w:ascii="Arial" w:hAnsi="Arial" w:cs="Arial"/>
        </w:rPr>
        <w:t xml:space="preserve">The mappings between the PC5 QoS flows and the SLRBs are part of the AS layer configuration, which is invisible to the V2X layer and above. As defined in TS 38.331 clause 6.3.5, the mapping is indicated by the </w:t>
      </w:r>
      <w:proofErr w:type="spellStart"/>
      <w:r w:rsidRPr="00F05EB7">
        <w:rPr>
          <w:rFonts w:ascii="Arial" w:hAnsi="Arial" w:cs="Arial"/>
          <w:i/>
          <w:iCs/>
        </w:rPr>
        <w:t>sl</w:t>
      </w:r>
      <w:proofErr w:type="spellEnd"/>
      <w:r w:rsidRPr="00F05EB7">
        <w:rPr>
          <w:rFonts w:ascii="Arial" w:hAnsi="Arial" w:cs="Arial"/>
          <w:i/>
          <w:iCs/>
        </w:rPr>
        <w:t>-SDAP-Config</w:t>
      </w:r>
      <w:r>
        <w:rPr>
          <w:rFonts w:ascii="Arial" w:hAnsi="Arial" w:cs="Arial"/>
        </w:rPr>
        <w:t xml:space="preserve"> nested inside the </w:t>
      </w:r>
      <w:r w:rsidRPr="00DC49A4">
        <w:rPr>
          <w:rFonts w:ascii="Arial" w:hAnsi="Arial" w:cs="Arial"/>
          <w:i/>
          <w:iCs/>
        </w:rPr>
        <w:t>SL-</w:t>
      </w:r>
      <w:proofErr w:type="spellStart"/>
      <w:r w:rsidRPr="00DC49A4">
        <w:rPr>
          <w:rFonts w:ascii="Arial" w:hAnsi="Arial" w:cs="Arial"/>
          <w:i/>
          <w:iCs/>
        </w:rPr>
        <w:t>RadioBearerConfig</w:t>
      </w:r>
      <w:proofErr w:type="spellEnd"/>
      <w:r w:rsidRPr="00DC49A4">
        <w:rPr>
          <w:rFonts w:ascii="Arial" w:hAnsi="Arial" w:cs="Arial"/>
        </w:rPr>
        <w:t xml:space="preserve"> </w:t>
      </w:r>
      <w:r>
        <w:rPr>
          <w:rFonts w:ascii="Arial" w:hAnsi="Arial" w:cs="Arial"/>
        </w:rPr>
        <w:t xml:space="preserve">IE. Therefore, as illustrated in TS 23.287 </w:t>
      </w:r>
      <w:r w:rsidRPr="0018637A">
        <w:rPr>
          <w:rFonts w:ascii="Arial" w:hAnsi="Arial" w:cs="Arial"/>
        </w:rPr>
        <w:t>Figure 5.4.1.1.3-1</w:t>
      </w:r>
      <w:r>
        <w:rPr>
          <w:rFonts w:ascii="Arial" w:hAnsi="Arial" w:cs="Arial"/>
        </w:rPr>
        <w:t xml:space="preserve">, the mapping of PC5 QoS flows to SLRBs is purely controlled and performed at the AS layer.  </w:t>
      </w:r>
    </w:p>
    <w:p w14:paraId="164CA787" w14:textId="77777777" w:rsidR="00085CFB" w:rsidRDefault="00085CFB" w:rsidP="00085CFB">
      <w:pPr>
        <w:jc w:val="both"/>
        <w:rPr>
          <w:rFonts w:ascii="Arial" w:hAnsi="Arial" w:cs="Arial"/>
        </w:rPr>
      </w:pPr>
    </w:p>
    <w:p w14:paraId="15C39088" w14:textId="77777777" w:rsidR="00085CFB" w:rsidRDefault="00085CFB" w:rsidP="00085CFB">
      <w:pPr>
        <w:jc w:val="both"/>
        <w:rPr>
          <w:rFonts w:ascii="Arial" w:hAnsi="Arial" w:cs="Arial"/>
        </w:rPr>
      </w:pPr>
      <w:r>
        <w:rPr>
          <w:rFonts w:ascii="Arial" w:hAnsi="Arial" w:cs="Arial"/>
        </w:rPr>
        <w:t xml:space="preserve">As described above, the V2X layer has no knowledge about PC5 QoS flows mapping to SLRB. The V2X layer can only ensure that the V2X service types </w:t>
      </w:r>
      <w:r w:rsidRPr="00D94AA6">
        <w:rPr>
          <w:rFonts w:ascii="Arial" w:hAnsi="Arial" w:cs="Arial"/>
        </w:rPr>
        <w:t xml:space="preserve">associated with different radio frequencies </w:t>
      </w:r>
      <w:r>
        <w:rPr>
          <w:rFonts w:ascii="Arial" w:hAnsi="Arial" w:cs="Arial"/>
        </w:rPr>
        <w:t xml:space="preserve">are not classified into the same PC5 QoS flow based on the configuration of the V2X service types to radio frequencies. </w:t>
      </w:r>
    </w:p>
    <w:p w14:paraId="0A8C6483" w14:textId="77777777" w:rsidR="00085CFB" w:rsidRDefault="00085CFB" w:rsidP="00085CFB">
      <w:pPr>
        <w:jc w:val="both"/>
        <w:rPr>
          <w:rFonts w:ascii="Arial" w:hAnsi="Arial" w:cs="Arial"/>
        </w:rPr>
      </w:pPr>
    </w:p>
    <w:p w14:paraId="46F8A46C" w14:textId="77777777" w:rsidR="00085CFB" w:rsidRDefault="00085CFB" w:rsidP="00085CFB">
      <w:pPr>
        <w:jc w:val="both"/>
        <w:rPr>
          <w:rFonts w:ascii="Arial" w:hAnsi="Arial" w:cs="Arial"/>
        </w:rPr>
      </w:pPr>
    </w:p>
    <w:p w14:paraId="4BC88ADE" w14:textId="77777777" w:rsidR="00085CFB" w:rsidRDefault="00085CFB" w:rsidP="00085CFB">
      <w:pPr>
        <w:jc w:val="both"/>
        <w:rPr>
          <w:rFonts w:ascii="Arial" w:hAnsi="Arial" w:cs="Arial"/>
        </w:rPr>
      </w:pPr>
      <w:r>
        <w:rPr>
          <w:rFonts w:ascii="Arial" w:hAnsi="Arial" w:cs="Arial"/>
        </w:rPr>
        <w:lastRenderedPageBreak/>
        <w:t xml:space="preserve">SA2 would like to ask RAN2 to take the above into account </w:t>
      </w:r>
      <w:r w:rsidRPr="004C0DF0">
        <w:rPr>
          <w:rFonts w:ascii="Arial" w:hAnsi="Arial" w:cs="Arial"/>
        </w:rPr>
        <w:t>in RAN2 work</w:t>
      </w:r>
      <w:r>
        <w:rPr>
          <w:rFonts w:ascii="Arial" w:hAnsi="Arial" w:cs="Arial"/>
        </w:rPr>
        <w:t xml:space="preserve"> and handle the intersection of carriers at the AS layer.   </w:t>
      </w:r>
    </w:p>
    <w:p w14:paraId="66FD7555" w14:textId="049F2C5F" w:rsidR="003434B1" w:rsidRPr="00051639" w:rsidRDefault="005320BA" w:rsidP="003434B1">
      <w:pPr>
        <w:pStyle w:val="Observation"/>
        <w:overflowPunct w:val="0"/>
        <w:autoSpaceDE w:val="0"/>
        <w:autoSpaceDN w:val="0"/>
        <w:adjustRightInd w:val="0"/>
      </w:pPr>
      <w:bookmarkStart w:id="1" w:name="_Toc158963323"/>
      <w:r>
        <w:rPr>
          <w:rFonts w:cs="Arial"/>
        </w:rPr>
        <w:t xml:space="preserve">SA2 has </w:t>
      </w:r>
      <w:r w:rsidR="0007211D">
        <w:rPr>
          <w:rFonts w:cs="Arial"/>
        </w:rPr>
        <w:t xml:space="preserve">replied </w:t>
      </w:r>
      <w:r w:rsidR="004174C0">
        <w:rPr>
          <w:rFonts w:cs="Arial"/>
        </w:rPr>
        <w:t>that upper layer cannot ensure appropriate intersection of carriers for the QoS flows mapped to the same SL RB</w:t>
      </w:r>
      <w:r w:rsidR="003434B1" w:rsidRPr="00051639">
        <w:rPr>
          <w:rFonts w:cs="Arial"/>
        </w:rPr>
        <w:t>.</w:t>
      </w:r>
      <w:bookmarkEnd w:id="1"/>
    </w:p>
    <w:p w14:paraId="67843300" w14:textId="2284D898" w:rsidR="00085CFB" w:rsidRDefault="004174C0" w:rsidP="00085CFB">
      <w:pPr>
        <w:jc w:val="both"/>
        <w:rPr>
          <w:rFonts w:ascii="Arial" w:hAnsi="Arial" w:cs="Arial"/>
        </w:rPr>
      </w:pPr>
      <w:r>
        <w:rPr>
          <w:rFonts w:ascii="Arial" w:hAnsi="Arial" w:cs="Arial"/>
        </w:rPr>
        <w:t xml:space="preserve">Based on this, RAN2 needs to further discuss how to address the issue in the AS layer. </w:t>
      </w:r>
    </w:p>
    <w:p w14:paraId="148CDE91" w14:textId="086A76B4" w:rsidR="00AC3CA2" w:rsidRDefault="00AC3CA2" w:rsidP="00085CFB">
      <w:pPr>
        <w:jc w:val="both"/>
        <w:rPr>
          <w:rFonts w:ascii="Arial" w:hAnsi="Arial" w:cs="Arial"/>
        </w:rPr>
      </w:pPr>
      <w:r>
        <w:rPr>
          <w:rFonts w:ascii="Arial" w:hAnsi="Arial" w:cs="Arial"/>
        </w:rPr>
        <w:t>Since RAN2 has already discussed the issues in several meetings, the conclusion for UEs in RRC_CONNECTED is still valid, i.e., UE sends the SUI report containing flow to frequency mapping to the gNB, based on which the network can provide appropriate intersections for the QoS flows mapped to the same SL RB.</w:t>
      </w:r>
    </w:p>
    <w:p w14:paraId="0533080F" w14:textId="1B67A599" w:rsidR="00780E37" w:rsidRPr="00051639" w:rsidRDefault="00780E37" w:rsidP="00780E37">
      <w:pPr>
        <w:pStyle w:val="Observation"/>
        <w:overflowPunct w:val="0"/>
        <w:autoSpaceDE w:val="0"/>
        <w:autoSpaceDN w:val="0"/>
        <w:adjustRightInd w:val="0"/>
      </w:pPr>
      <w:bookmarkStart w:id="2" w:name="_Toc158963324"/>
      <w:r>
        <w:rPr>
          <w:rFonts w:cs="Arial"/>
        </w:rPr>
        <w:t>The RAN2 conclusion for UEs in RRC_CONNECTED is still valid, i.e., UE sends the SUI report containing flow to frequency mapping to the gNB, based on which the network can provide appropriate intersections for the QoS flows mapped to the same SL RB</w:t>
      </w:r>
      <w:r w:rsidRPr="00051639">
        <w:rPr>
          <w:rFonts w:cs="Arial"/>
        </w:rPr>
        <w:t>.</w:t>
      </w:r>
      <w:bookmarkEnd w:id="2"/>
    </w:p>
    <w:p w14:paraId="64ED7875" w14:textId="77777777" w:rsidR="00780E37" w:rsidRDefault="00780E37" w:rsidP="00085CFB">
      <w:pPr>
        <w:jc w:val="both"/>
        <w:rPr>
          <w:rFonts w:ascii="Arial" w:hAnsi="Arial" w:cs="Arial"/>
        </w:rPr>
      </w:pPr>
    </w:p>
    <w:p w14:paraId="531A63A8" w14:textId="34AB2924" w:rsidR="00D63B27" w:rsidRDefault="00780E37" w:rsidP="00085CFB">
      <w:pPr>
        <w:jc w:val="both"/>
        <w:rPr>
          <w:rFonts w:ascii="Arial" w:hAnsi="Arial" w:cs="Arial"/>
        </w:rPr>
      </w:pPr>
      <w:r>
        <w:rPr>
          <w:rFonts w:ascii="Arial" w:hAnsi="Arial" w:cs="Arial"/>
        </w:rPr>
        <w:t xml:space="preserve">The only remaining issue is for UEs in RRC_IDLE, RRC_INACTIVE and out of coverage. For those UEs, </w:t>
      </w:r>
      <w:r w:rsidR="00EA5E14">
        <w:rPr>
          <w:rFonts w:ascii="Arial" w:hAnsi="Arial" w:cs="Arial"/>
        </w:rPr>
        <w:t xml:space="preserve">it is sufficient that upper layer </w:t>
      </w:r>
      <w:r w:rsidR="00EA5E14" w:rsidRPr="00D94AA6">
        <w:rPr>
          <w:rFonts w:ascii="Arial" w:hAnsi="Arial" w:cs="Arial"/>
        </w:rPr>
        <w:t>ensures that V2X service types associated with different radio frequencies are classified into distinct PC5 QoS Flows</w:t>
      </w:r>
      <w:r w:rsidR="00EA5E14">
        <w:rPr>
          <w:rFonts w:ascii="Arial" w:hAnsi="Arial" w:cs="Arial"/>
        </w:rPr>
        <w:t>, which is already confirmed by the SA2 LS. RAN</w:t>
      </w:r>
      <w:r w:rsidR="00721C3C">
        <w:rPr>
          <w:rFonts w:ascii="Arial" w:hAnsi="Arial" w:cs="Arial"/>
        </w:rPr>
        <w:t>2</w:t>
      </w:r>
      <w:r w:rsidR="00EA5E14">
        <w:rPr>
          <w:rFonts w:ascii="Arial" w:hAnsi="Arial" w:cs="Arial"/>
        </w:rPr>
        <w:t xml:space="preserve"> can conclude that, the AS layer will ensure appropriate intersection of </w:t>
      </w:r>
      <w:proofErr w:type="spellStart"/>
      <w:r w:rsidR="00EA5E14">
        <w:rPr>
          <w:rFonts w:ascii="Arial" w:hAnsi="Arial" w:cs="Arial"/>
        </w:rPr>
        <w:t>cariers</w:t>
      </w:r>
      <w:proofErr w:type="spellEnd"/>
      <w:r w:rsidR="00EA5E14">
        <w:rPr>
          <w:rFonts w:ascii="Arial" w:hAnsi="Arial" w:cs="Arial"/>
        </w:rPr>
        <w:t xml:space="preserve"> for the QoS flows mapped to the same SLRB. Based on this, the below RAN2 agreement needs to be revisited accordingly.</w:t>
      </w:r>
    </w:p>
    <w:p w14:paraId="16530847" w14:textId="77777777" w:rsidR="00D63B27" w:rsidRPr="00EF6697" w:rsidRDefault="00D63B27" w:rsidP="00D63B27">
      <w:pPr>
        <w:pStyle w:val="Doc-text2"/>
        <w:numPr>
          <w:ilvl w:val="0"/>
          <w:numId w:val="7"/>
        </w:numPr>
        <w:pBdr>
          <w:top w:val="single" w:sz="4" w:space="1" w:color="auto"/>
          <w:left w:val="single" w:sz="4" w:space="4" w:color="auto"/>
          <w:bottom w:val="single" w:sz="4" w:space="1" w:color="auto"/>
          <w:right w:val="single" w:sz="4" w:space="4" w:color="auto"/>
        </w:pBdr>
        <w:overflowPunct/>
        <w:autoSpaceDE/>
        <w:autoSpaceDN/>
        <w:adjustRightInd/>
        <w:spacing w:after="0"/>
        <w:jc w:val="left"/>
        <w:textAlignment w:val="auto"/>
        <w:rPr>
          <w:lang w:val="en-US"/>
        </w:rPr>
      </w:pPr>
      <w:r w:rsidRPr="00BA2134">
        <w:t>Intersection among QoS flow ids belonging to a SLRB is considered in LCP</w:t>
      </w:r>
      <w:r>
        <w:t>. RAN2 understand NW/upper layer provides appropriate intersections if the service wants CA/PDCP duplication.</w:t>
      </w:r>
    </w:p>
    <w:p w14:paraId="7CD189DD" w14:textId="77777777" w:rsidR="00B30FA2" w:rsidRDefault="00B30FA2" w:rsidP="00085CFB">
      <w:pPr>
        <w:jc w:val="both"/>
        <w:rPr>
          <w:rFonts w:ascii="Arial" w:hAnsi="Arial" w:cs="Arial"/>
        </w:rPr>
      </w:pPr>
    </w:p>
    <w:p w14:paraId="4522E6FB" w14:textId="3D101787" w:rsidR="00FC3DD1" w:rsidRDefault="005D48E9" w:rsidP="00FC3DD1">
      <w:pPr>
        <w:rPr>
          <w:rFonts w:ascii="Arial" w:hAnsi="Arial" w:cs="Arial"/>
        </w:rPr>
      </w:pPr>
      <w:r>
        <w:rPr>
          <w:rFonts w:ascii="Arial" w:hAnsi="Arial" w:cs="Arial"/>
        </w:rPr>
        <w:t xml:space="preserve">Therefore, </w:t>
      </w:r>
      <w:r w:rsidR="007D7F48">
        <w:rPr>
          <w:rFonts w:ascii="Arial" w:hAnsi="Arial" w:cs="Arial"/>
        </w:rPr>
        <w:t xml:space="preserve">we suggest </w:t>
      </w:r>
      <w:proofErr w:type="gramStart"/>
      <w:r w:rsidR="007D7F48">
        <w:rPr>
          <w:rFonts w:ascii="Arial" w:hAnsi="Arial" w:cs="Arial"/>
        </w:rPr>
        <w:t>that</w:t>
      </w:r>
      <w:proofErr w:type="gramEnd"/>
    </w:p>
    <w:p w14:paraId="04C0F2B4" w14:textId="5E152ED6" w:rsidR="007D7F48" w:rsidRPr="003252F2" w:rsidRDefault="000C7167" w:rsidP="007D7F48">
      <w:pPr>
        <w:pStyle w:val="Proposal"/>
        <w:overflowPunct w:val="0"/>
        <w:autoSpaceDE w:val="0"/>
        <w:autoSpaceDN w:val="0"/>
        <w:adjustRightInd w:val="0"/>
        <w:rPr>
          <w:sz w:val="20"/>
          <w:szCs w:val="20"/>
          <w:lang w:eastAsia="ko-KR"/>
        </w:rPr>
      </w:pPr>
      <w:bookmarkStart w:id="3" w:name="_Toc158963325"/>
      <w:r w:rsidRPr="003252F2">
        <w:rPr>
          <w:rFonts w:cs="Arial"/>
          <w:color w:val="172B4D"/>
          <w:sz w:val="20"/>
          <w:szCs w:val="20"/>
          <w:lang w:val="en-US"/>
        </w:rPr>
        <w:t xml:space="preserve">For UEs in RRC_IDLE, RRC_INACTIVE and out of coverage, the AS layer </w:t>
      </w:r>
      <w:r w:rsidR="00BE750A" w:rsidRPr="003252F2">
        <w:rPr>
          <w:sz w:val="20"/>
          <w:szCs w:val="20"/>
        </w:rPr>
        <w:t>provides appropriate intersections if the service wants CA/PDCP duplication</w:t>
      </w:r>
      <w:r w:rsidR="007D7F48" w:rsidRPr="003252F2">
        <w:rPr>
          <w:rStyle w:val="ui-provider"/>
          <w:rFonts w:cs="Arial"/>
          <w:sz w:val="20"/>
          <w:szCs w:val="20"/>
        </w:rPr>
        <w:t>.</w:t>
      </w:r>
      <w:bookmarkEnd w:id="3"/>
    </w:p>
    <w:p w14:paraId="16BADF25" w14:textId="77777777" w:rsidR="00F543E5" w:rsidRPr="003252F2" w:rsidRDefault="0018365B" w:rsidP="00FC3DD1">
      <w:pPr>
        <w:rPr>
          <w:rFonts w:ascii="Arial" w:hAnsi="Arial" w:cs="Arial"/>
        </w:rPr>
      </w:pPr>
      <w:r w:rsidRPr="003252F2">
        <w:rPr>
          <w:rFonts w:ascii="Arial" w:hAnsi="Arial" w:cs="Arial"/>
        </w:rPr>
        <w:t xml:space="preserve">In order to reflect the above agreements, </w:t>
      </w:r>
      <w:r w:rsidR="00F543E5" w:rsidRPr="003252F2">
        <w:rPr>
          <w:rFonts w:ascii="Arial" w:hAnsi="Arial" w:cs="Arial"/>
        </w:rPr>
        <w:t xml:space="preserve">the previous RAN2 agreement can be revisited as the </w:t>
      </w:r>
      <w:proofErr w:type="gramStart"/>
      <w:r w:rsidR="00F543E5" w:rsidRPr="003252F2">
        <w:rPr>
          <w:rFonts w:ascii="Arial" w:hAnsi="Arial" w:cs="Arial"/>
        </w:rPr>
        <w:t>below</w:t>
      </w:r>
      <w:proofErr w:type="gramEnd"/>
    </w:p>
    <w:p w14:paraId="75210C57" w14:textId="77777777" w:rsidR="00F543E5" w:rsidRPr="003252F2" w:rsidRDefault="00F543E5" w:rsidP="00F543E5">
      <w:pPr>
        <w:pStyle w:val="Proposal"/>
        <w:overflowPunct w:val="0"/>
        <w:autoSpaceDE w:val="0"/>
        <w:autoSpaceDN w:val="0"/>
        <w:adjustRightInd w:val="0"/>
        <w:rPr>
          <w:sz w:val="20"/>
          <w:szCs w:val="20"/>
          <w:lang w:eastAsia="ko-KR"/>
        </w:rPr>
      </w:pPr>
      <w:bookmarkStart w:id="4" w:name="_Toc158963326"/>
      <w:r w:rsidRPr="003252F2">
        <w:rPr>
          <w:rFonts w:cs="Arial"/>
          <w:color w:val="172B4D"/>
          <w:sz w:val="20"/>
          <w:szCs w:val="20"/>
          <w:lang w:val="en-US"/>
        </w:rPr>
        <w:t>Revisit the RAN2 agreement as</w:t>
      </w:r>
      <w:bookmarkEnd w:id="4"/>
    </w:p>
    <w:p w14:paraId="295D4A3C" w14:textId="03AE413E" w:rsidR="00F543E5" w:rsidRPr="003252F2" w:rsidRDefault="00F543E5" w:rsidP="00F543E5">
      <w:pPr>
        <w:pStyle w:val="Proposal"/>
        <w:numPr>
          <w:ilvl w:val="1"/>
          <w:numId w:val="3"/>
        </w:numPr>
        <w:overflowPunct w:val="0"/>
        <w:autoSpaceDE w:val="0"/>
        <w:autoSpaceDN w:val="0"/>
        <w:adjustRightInd w:val="0"/>
        <w:rPr>
          <w:sz w:val="20"/>
          <w:szCs w:val="20"/>
          <w:lang w:eastAsia="ko-KR"/>
        </w:rPr>
      </w:pPr>
      <w:bookmarkStart w:id="5" w:name="_Toc158963327"/>
      <w:r w:rsidRPr="003252F2">
        <w:rPr>
          <w:sz w:val="20"/>
          <w:szCs w:val="20"/>
        </w:rPr>
        <w:t>Intersection among QoS flow ids belonging to a SLRB is considered in LCP. RAN2 understand NW/A</w:t>
      </w:r>
      <w:r w:rsidR="003252F2">
        <w:rPr>
          <w:sz w:val="20"/>
          <w:szCs w:val="20"/>
        </w:rPr>
        <w:t>S</w:t>
      </w:r>
      <w:r w:rsidRPr="003252F2">
        <w:rPr>
          <w:sz w:val="20"/>
          <w:szCs w:val="20"/>
        </w:rPr>
        <w:t xml:space="preserve"> layer provides appropriate intersections if the service wants CA/PDCP duplication</w:t>
      </w:r>
      <w:r w:rsidRPr="003252F2">
        <w:rPr>
          <w:rStyle w:val="ui-provider"/>
          <w:rFonts w:cs="Arial"/>
          <w:sz w:val="20"/>
          <w:szCs w:val="20"/>
        </w:rPr>
        <w:t>.</w:t>
      </w:r>
      <w:bookmarkEnd w:id="5"/>
    </w:p>
    <w:p w14:paraId="58697E0F" w14:textId="711A3D9F" w:rsidR="007D7F48" w:rsidRDefault="006652DD" w:rsidP="00FC3DD1">
      <w:pPr>
        <w:rPr>
          <w:rFonts w:ascii="Arial" w:hAnsi="Arial" w:cs="Arial"/>
        </w:rPr>
      </w:pPr>
      <w:r>
        <w:rPr>
          <w:rFonts w:ascii="Arial" w:hAnsi="Arial" w:cs="Arial"/>
        </w:rPr>
        <w:t>.</w:t>
      </w:r>
    </w:p>
    <w:p w14:paraId="535E290B" w14:textId="77777777" w:rsidR="00FC3DD1" w:rsidRPr="00CE0424" w:rsidRDefault="00FC3DD1" w:rsidP="00FC3DD1">
      <w:pPr>
        <w:pStyle w:val="Heading1"/>
      </w:pPr>
      <w:bookmarkStart w:id="6" w:name="_Toc70424553"/>
      <w:bookmarkStart w:id="7" w:name="_Ref189046994"/>
      <w:bookmarkEnd w:id="6"/>
      <w:r>
        <w:t xml:space="preserve">3 </w:t>
      </w:r>
      <w:r w:rsidRPr="00CE0424">
        <w:t>Conclusion</w:t>
      </w:r>
    </w:p>
    <w:p w14:paraId="5E595C38" w14:textId="77777777" w:rsidR="00FC3DD1" w:rsidRDefault="00FC3DD1" w:rsidP="00FC3DD1">
      <w:pPr>
        <w:pStyle w:val="BodyText"/>
        <w:rPr>
          <w:b/>
          <w:bCs/>
        </w:rPr>
      </w:pPr>
      <w:r>
        <w:t>In the previous sections</w:t>
      </w:r>
      <w:r w:rsidRPr="00CE0424">
        <w:t xml:space="preserve"> we </w:t>
      </w:r>
      <w:r>
        <w:t>made the following observations</w:t>
      </w:r>
      <w:r w:rsidRPr="00CE0424">
        <w:t>:</w:t>
      </w:r>
      <w:r>
        <w:rPr>
          <w:b/>
          <w:bCs/>
        </w:rPr>
        <w:t xml:space="preserve"> </w:t>
      </w:r>
    </w:p>
    <w:p w14:paraId="5923F7FD" w14:textId="21C4482E" w:rsidR="0024781F" w:rsidRDefault="00FC3DD1">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58963323" w:history="1">
        <w:r w:rsidR="0024781F" w:rsidRPr="00C419C4">
          <w:rPr>
            <w:rStyle w:val="Hyperlink"/>
            <w:noProof/>
          </w:rPr>
          <w:t>Observation 1</w:t>
        </w:r>
        <w:r w:rsidR="0024781F">
          <w:rPr>
            <w:rFonts w:asciiTheme="minorHAnsi" w:eastAsiaTheme="minorEastAsia" w:hAnsiTheme="minorHAnsi" w:cstheme="minorBidi"/>
            <w:b w:val="0"/>
            <w:noProof/>
            <w:kern w:val="2"/>
            <w:sz w:val="22"/>
            <w:szCs w:val="22"/>
            <w:lang w:val="en-SE" w:eastAsia="zh-CN"/>
            <w14:ligatures w14:val="standardContextual"/>
          </w:rPr>
          <w:tab/>
        </w:r>
        <w:r w:rsidR="0024781F" w:rsidRPr="00C419C4">
          <w:rPr>
            <w:rStyle w:val="Hyperlink"/>
            <w:rFonts w:cs="Arial"/>
            <w:noProof/>
          </w:rPr>
          <w:t>SA2 has replied that upper layer cannot ensure appropriate intersection of carriers for the QoS flows mapped to the same SL RB.</w:t>
        </w:r>
      </w:hyperlink>
    </w:p>
    <w:p w14:paraId="53ED832B" w14:textId="0245523A" w:rsidR="0024781F" w:rsidRDefault="0024781F">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58963324" w:history="1">
        <w:r w:rsidRPr="00C419C4">
          <w:rPr>
            <w:rStyle w:val="Hyperlink"/>
            <w:noProof/>
          </w:rPr>
          <w:t>Observation 2</w:t>
        </w:r>
        <w:r>
          <w:rPr>
            <w:rFonts w:asciiTheme="minorHAnsi" w:eastAsiaTheme="minorEastAsia" w:hAnsiTheme="minorHAnsi" w:cstheme="minorBidi"/>
            <w:b w:val="0"/>
            <w:noProof/>
            <w:kern w:val="2"/>
            <w:sz w:val="22"/>
            <w:szCs w:val="22"/>
            <w:lang w:val="en-SE" w:eastAsia="zh-CN"/>
            <w14:ligatures w14:val="standardContextual"/>
          </w:rPr>
          <w:tab/>
        </w:r>
        <w:r w:rsidRPr="00C419C4">
          <w:rPr>
            <w:rStyle w:val="Hyperlink"/>
            <w:rFonts w:cs="Arial"/>
            <w:noProof/>
          </w:rPr>
          <w:t>The RAN2 conclusion for UEs in RRC_CONNECTED is still valid, i.e., UE sends the SUI report containing flow to frequency mapping to the gNB, based on which the network can provide appropriate intersections for the QoS flows mapped to the same SL RB.</w:t>
        </w:r>
      </w:hyperlink>
    </w:p>
    <w:p w14:paraId="5398C67F" w14:textId="59CDF5CA" w:rsidR="00FC3DD1" w:rsidRDefault="00FC3DD1" w:rsidP="00FC3DD1">
      <w:pPr>
        <w:pStyle w:val="BodyText"/>
        <w:rPr>
          <w:b/>
          <w:bCs/>
        </w:rPr>
      </w:pPr>
      <w:r>
        <w:rPr>
          <w:b/>
          <w:bCs/>
        </w:rPr>
        <w:fldChar w:fldCharType="end"/>
      </w:r>
    </w:p>
    <w:p w14:paraId="2703CCE8" w14:textId="77777777" w:rsidR="00FC3DD1" w:rsidRDefault="00FC3DD1" w:rsidP="00FC3DD1">
      <w:pPr>
        <w:pStyle w:val="BodyText"/>
      </w:pPr>
      <w:r w:rsidRPr="00CE0424">
        <w:t xml:space="preserve">Based on the discussion in </w:t>
      </w:r>
      <w:r>
        <w:t xml:space="preserve">the previous </w:t>
      </w:r>
      <w:r w:rsidRPr="00CE0424">
        <w:t>section</w:t>
      </w:r>
      <w:r>
        <w:t>s</w:t>
      </w:r>
      <w:r w:rsidRPr="00CE0424">
        <w:t xml:space="preserve"> we propose the following:</w:t>
      </w:r>
    </w:p>
    <w:p w14:paraId="76A421FE" w14:textId="0A09C160" w:rsidR="0024781F" w:rsidRDefault="00FC3DD1">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58963325" w:history="1">
        <w:r w:rsidR="0024781F" w:rsidRPr="00BE60FE">
          <w:rPr>
            <w:rStyle w:val="Hyperlink"/>
            <w:noProof/>
            <w:lang w:eastAsia="ko-KR"/>
          </w:rPr>
          <w:t>Proposal 1</w:t>
        </w:r>
        <w:r w:rsidR="0024781F">
          <w:rPr>
            <w:rFonts w:asciiTheme="minorHAnsi" w:eastAsiaTheme="minorEastAsia" w:hAnsiTheme="minorHAnsi" w:cstheme="minorBidi"/>
            <w:b w:val="0"/>
            <w:noProof/>
            <w:kern w:val="2"/>
            <w:sz w:val="22"/>
            <w:szCs w:val="22"/>
            <w:lang w:val="en-SE" w:eastAsia="zh-CN"/>
            <w14:ligatures w14:val="standardContextual"/>
          </w:rPr>
          <w:tab/>
        </w:r>
        <w:r w:rsidR="0024781F" w:rsidRPr="00BE60FE">
          <w:rPr>
            <w:rStyle w:val="Hyperlink"/>
            <w:rFonts w:cs="Arial"/>
            <w:noProof/>
            <w:lang w:val="en-US"/>
          </w:rPr>
          <w:t xml:space="preserve">For UEs in RRC_IDLE, RRC_INACTIVE and out of coverage, the AS layer </w:t>
        </w:r>
        <w:r w:rsidR="0024781F" w:rsidRPr="00BE60FE">
          <w:rPr>
            <w:rStyle w:val="Hyperlink"/>
            <w:noProof/>
          </w:rPr>
          <w:t>provides appropriate intersections if the service wants CA/PDCP duplication</w:t>
        </w:r>
        <w:r w:rsidR="0024781F" w:rsidRPr="00BE60FE">
          <w:rPr>
            <w:rStyle w:val="Hyperlink"/>
            <w:rFonts w:cs="Arial"/>
            <w:noProof/>
          </w:rPr>
          <w:t>.</w:t>
        </w:r>
      </w:hyperlink>
    </w:p>
    <w:p w14:paraId="11B90DA1" w14:textId="0E60699A" w:rsidR="0024781F" w:rsidRDefault="0024781F">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58963326" w:history="1">
        <w:r w:rsidRPr="00BE60FE">
          <w:rPr>
            <w:rStyle w:val="Hyperlink"/>
            <w:noProof/>
            <w:lang w:eastAsia="ko-KR"/>
          </w:rPr>
          <w:t>Proposal 2</w:t>
        </w:r>
        <w:r>
          <w:rPr>
            <w:rFonts w:asciiTheme="minorHAnsi" w:eastAsiaTheme="minorEastAsia" w:hAnsiTheme="minorHAnsi" w:cstheme="minorBidi"/>
            <w:b w:val="0"/>
            <w:noProof/>
            <w:kern w:val="2"/>
            <w:sz w:val="22"/>
            <w:szCs w:val="22"/>
            <w:lang w:val="en-SE" w:eastAsia="zh-CN"/>
            <w14:ligatures w14:val="standardContextual"/>
          </w:rPr>
          <w:tab/>
        </w:r>
        <w:r w:rsidRPr="00BE60FE">
          <w:rPr>
            <w:rStyle w:val="Hyperlink"/>
            <w:rFonts w:cs="Arial"/>
            <w:noProof/>
            <w:lang w:val="en-US"/>
          </w:rPr>
          <w:t>Revisit the RAN2 agreement as</w:t>
        </w:r>
      </w:hyperlink>
    </w:p>
    <w:p w14:paraId="034C92D0" w14:textId="16170ED0" w:rsidR="0024781F" w:rsidRDefault="0024781F">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58963327" w:history="1">
        <w:r w:rsidRPr="00BE60FE">
          <w:rPr>
            <w:rStyle w:val="Hyperlink"/>
            <w:noProof/>
            <w:lang w:eastAsia="ko-KR"/>
          </w:rPr>
          <w:t>a.</w:t>
        </w:r>
        <w:r>
          <w:rPr>
            <w:rFonts w:asciiTheme="minorHAnsi" w:eastAsiaTheme="minorEastAsia" w:hAnsiTheme="minorHAnsi" w:cstheme="minorBidi"/>
            <w:b w:val="0"/>
            <w:noProof/>
            <w:kern w:val="2"/>
            <w:sz w:val="22"/>
            <w:szCs w:val="22"/>
            <w:lang w:val="en-SE" w:eastAsia="zh-CN"/>
            <w14:ligatures w14:val="standardContextual"/>
          </w:rPr>
          <w:tab/>
        </w:r>
        <w:r w:rsidRPr="00BE60FE">
          <w:rPr>
            <w:rStyle w:val="Hyperlink"/>
            <w:noProof/>
          </w:rPr>
          <w:t>Intersection among QoS flow ids belonging to a SLRB is considered in LCP. RAN2 understand NW/AS layer provides appropriate intersections if the service wants CA/PDCP duplication</w:t>
        </w:r>
        <w:r w:rsidRPr="00BE60FE">
          <w:rPr>
            <w:rStyle w:val="Hyperlink"/>
            <w:rFonts w:cs="Arial"/>
            <w:noProof/>
          </w:rPr>
          <w:t>.</w:t>
        </w:r>
      </w:hyperlink>
    </w:p>
    <w:p w14:paraId="2F90C32C" w14:textId="2BA8E751" w:rsidR="00FC3DD1" w:rsidRPr="00CE0424" w:rsidRDefault="00FC3DD1" w:rsidP="00FC3DD1">
      <w:pPr>
        <w:pStyle w:val="BodyText"/>
      </w:pPr>
      <w:r>
        <w:rPr>
          <w:b/>
          <w:bCs/>
          <w:lang w:val="en-US"/>
        </w:rPr>
        <w:fldChar w:fldCharType="end"/>
      </w:r>
    </w:p>
    <w:bookmarkEnd w:id="7"/>
    <w:sectPr w:rsidR="00FC3DD1" w:rsidRPr="00CE0424" w:rsidSect="005F4EE7">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AB90E" w14:textId="77777777" w:rsidR="00345846" w:rsidRDefault="00345846">
      <w:pPr>
        <w:spacing w:after="0"/>
      </w:pPr>
      <w:r>
        <w:separator/>
      </w:r>
    </w:p>
  </w:endnote>
  <w:endnote w:type="continuationSeparator" w:id="0">
    <w:p w14:paraId="19C04F51" w14:textId="77777777" w:rsidR="00345846" w:rsidRDefault="00345846">
      <w:pPr>
        <w:spacing w:after="0"/>
      </w:pPr>
      <w:r>
        <w:continuationSeparator/>
      </w:r>
    </w:p>
  </w:endnote>
  <w:endnote w:type="continuationNotice" w:id="1">
    <w:p w14:paraId="498EAEF5" w14:textId="77777777" w:rsidR="00345846" w:rsidRDefault="003458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36153" w14:textId="77777777" w:rsidR="00345846" w:rsidRDefault="00345846">
      <w:pPr>
        <w:spacing w:after="0"/>
      </w:pPr>
      <w:r>
        <w:separator/>
      </w:r>
    </w:p>
  </w:footnote>
  <w:footnote w:type="continuationSeparator" w:id="0">
    <w:p w14:paraId="1B5F6FD2" w14:textId="77777777" w:rsidR="00345846" w:rsidRDefault="00345846">
      <w:pPr>
        <w:spacing w:after="0"/>
      </w:pPr>
      <w:r>
        <w:continuationSeparator/>
      </w:r>
    </w:p>
  </w:footnote>
  <w:footnote w:type="continuationNotice" w:id="1">
    <w:p w14:paraId="4BC99EC3" w14:textId="77777777" w:rsidR="00345846" w:rsidRDefault="003458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70EBD"/>
    <w:multiLevelType w:val="hybridMultilevel"/>
    <w:tmpl w:val="F0B60960"/>
    <w:lvl w:ilvl="0" w:tplc="8CAAFB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3572"/>
        </w:tabs>
        <w:ind w:left="3572" w:hanging="1304"/>
      </w:pPr>
      <w:rPr>
        <w:rFonts w:hint="default"/>
      </w:rPr>
    </w:lvl>
    <w:lvl w:ilvl="1" w:tplc="04090019">
      <w:start w:val="1"/>
      <w:numFmt w:val="lowerLetter"/>
      <w:lvlText w:val="%2."/>
      <w:lvlJc w:val="left"/>
      <w:pPr>
        <w:tabs>
          <w:tab w:val="num" w:pos="2088"/>
        </w:tabs>
        <w:ind w:left="2088" w:hanging="360"/>
      </w:pPr>
    </w:lvl>
    <w:lvl w:ilvl="2" w:tplc="0409001B">
      <w:start w:val="1"/>
      <w:numFmt w:val="lowerRoman"/>
      <w:lvlText w:val="%3."/>
      <w:lvlJc w:val="right"/>
      <w:pPr>
        <w:tabs>
          <w:tab w:val="num" w:pos="2808"/>
        </w:tabs>
        <w:ind w:left="2808" w:hanging="180"/>
      </w:pPr>
    </w:lvl>
    <w:lvl w:ilvl="3" w:tplc="0409000F">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1243D0"/>
    <w:multiLevelType w:val="hybridMultilevel"/>
    <w:tmpl w:val="E8408546"/>
    <w:lvl w:ilvl="0" w:tplc="3552DB9E">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43091440">
    <w:abstractNumId w:val="6"/>
  </w:num>
  <w:num w:numId="2" w16cid:durableId="91904986">
    <w:abstractNumId w:val="4"/>
  </w:num>
  <w:num w:numId="3" w16cid:durableId="837114273">
    <w:abstractNumId w:val="3"/>
  </w:num>
  <w:num w:numId="4" w16cid:durableId="564100035">
    <w:abstractNumId w:val="2"/>
  </w:num>
  <w:num w:numId="5" w16cid:durableId="1142431493">
    <w:abstractNumId w:val="1"/>
  </w:num>
  <w:num w:numId="6" w16cid:durableId="618266968">
    <w:abstractNumId w:val="5"/>
  </w:num>
  <w:num w:numId="7" w16cid:durableId="161135717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E7B"/>
    <w:rsid w:val="00011F32"/>
    <w:rsid w:val="00011F9C"/>
    <w:rsid w:val="00012284"/>
    <w:rsid w:val="0001248F"/>
    <w:rsid w:val="000128BE"/>
    <w:rsid w:val="0001292F"/>
    <w:rsid w:val="00012960"/>
    <w:rsid w:val="00012B4E"/>
    <w:rsid w:val="000133FD"/>
    <w:rsid w:val="00013757"/>
    <w:rsid w:val="000138A2"/>
    <w:rsid w:val="00013D65"/>
    <w:rsid w:val="00013FCA"/>
    <w:rsid w:val="00014970"/>
    <w:rsid w:val="000149C7"/>
    <w:rsid w:val="00014E77"/>
    <w:rsid w:val="000151EB"/>
    <w:rsid w:val="00015221"/>
    <w:rsid w:val="00015250"/>
    <w:rsid w:val="00015289"/>
    <w:rsid w:val="00015613"/>
    <w:rsid w:val="00015B6E"/>
    <w:rsid w:val="00015CA7"/>
    <w:rsid w:val="00015CFE"/>
    <w:rsid w:val="00015E1F"/>
    <w:rsid w:val="00015F6F"/>
    <w:rsid w:val="00016189"/>
    <w:rsid w:val="00016CEA"/>
    <w:rsid w:val="00017168"/>
    <w:rsid w:val="0001722F"/>
    <w:rsid w:val="00017280"/>
    <w:rsid w:val="00017449"/>
    <w:rsid w:val="00017EF7"/>
    <w:rsid w:val="000212DD"/>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1B9"/>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6F"/>
    <w:rsid w:val="000347BD"/>
    <w:rsid w:val="000347D0"/>
    <w:rsid w:val="00034A87"/>
    <w:rsid w:val="0003508C"/>
    <w:rsid w:val="00035B43"/>
    <w:rsid w:val="00035B4D"/>
    <w:rsid w:val="00035D25"/>
    <w:rsid w:val="0003639E"/>
    <w:rsid w:val="000363C1"/>
    <w:rsid w:val="0003677F"/>
    <w:rsid w:val="000368E6"/>
    <w:rsid w:val="00036A37"/>
    <w:rsid w:val="00036DE1"/>
    <w:rsid w:val="00036E50"/>
    <w:rsid w:val="00036EA3"/>
    <w:rsid w:val="0004001C"/>
    <w:rsid w:val="00040095"/>
    <w:rsid w:val="00040185"/>
    <w:rsid w:val="000402C6"/>
    <w:rsid w:val="000406D5"/>
    <w:rsid w:val="00040810"/>
    <w:rsid w:val="00040CBF"/>
    <w:rsid w:val="00040DAA"/>
    <w:rsid w:val="00041435"/>
    <w:rsid w:val="00041938"/>
    <w:rsid w:val="00041BCA"/>
    <w:rsid w:val="00041EE7"/>
    <w:rsid w:val="00042159"/>
    <w:rsid w:val="00042E7A"/>
    <w:rsid w:val="000432B2"/>
    <w:rsid w:val="00043408"/>
    <w:rsid w:val="0004359B"/>
    <w:rsid w:val="00043744"/>
    <w:rsid w:val="00043F81"/>
    <w:rsid w:val="00043F8D"/>
    <w:rsid w:val="000440BC"/>
    <w:rsid w:val="0004418E"/>
    <w:rsid w:val="000442E2"/>
    <w:rsid w:val="0004457B"/>
    <w:rsid w:val="00044998"/>
    <w:rsid w:val="00044AB8"/>
    <w:rsid w:val="00045391"/>
    <w:rsid w:val="0004561E"/>
    <w:rsid w:val="00045D3C"/>
    <w:rsid w:val="00045EC0"/>
    <w:rsid w:val="0004615B"/>
    <w:rsid w:val="0004643E"/>
    <w:rsid w:val="00046455"/>
    <w:rsid w:val="00046C82"/>
    <w:rsid w:val="00046E54"/>
    <w:rsid w:val="0004715C"/>
    <w:rsid w:val="00050345"/>
    <w:rsid w:val="00050392"/>
    <w:rsid w:val="000504AE"/>
    <w:rsid w:val="00050563"/>
    <w:rsid w:val="00050C84"/>
    <w:rsid w:val="00050E39"/>
    <w:rsid w:val="00050EA3"/>
    <w:rsid w:val="000514F7"/>
    <w:rsid w:val="00051603"/>
    <w:rsid w:val="000517E2"/>
    <w:rsid w:val="000517F2"/>
    <w:rsid w:val="00051834"/>
    <w:rsid w:val="00051958"/>
    <w:rsid w:val="00051AC9"/>
    <w:rsid w:val="00051CAC"/>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4D0C"/>
    <w:rsid w:val="00055382"/>
    <w:rsid w:val="000557EC"/>
    <w:rsid w:val="0005589D"/>
    <w:rsid w:val="000558C5"/>
    <w:rsid w:val="000558E7"/>
    <w:rsid w:val="00055C34"/>
    <w:rsid w:val="00055D34"/>
    <w:rsid w:val="00055D57"/>
    <w:rsid w:val="00055DB7"/>
    <w:rsid w:val="00055DD7"/>
    <w:rsid w:val="0005611B"/>
    <w:rsid w:val="00056183"/>
    <w:rsid w:val="00056235"/>
    <w:rsid w:val="000567AB"/>
    <w:rsid w:val="00056A4B"/>
    <w:rsid w:val="00056A59"/>
    <w:rsid w:val="00056A99"/>
    <w:rsid w:val="0005704D"/>
    <w:rsid w:val="00057356"/>
    <w:rsid w:val="00057574"/>
    <w:rsid w:val="00057659"/>
    <w:rsid w:val="00057AFC"/>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103F"/>
    <w:rsid w:val="00071057"/>
    <w:rsid w:val="000710FB"/>
    <w:rsid w:val="0007117C"/>
    <w:rsid w:val="0007211D"/>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0DB"/>
    <w:rsid w:val="000764F4"/>
    <w:rsid w:val="00076A94"/>
    <w:rsid w:val="00076C2C"/>
    <w:rsid w:val="0007748F"/>
    <w:rsid w:val="0007769E"/>
    <w:rsid w:val="00077796"/>
    <w:rsid w:val="00077802"/>
    <w:rsid w:val="0007787B"/>
    <w:rsid w:val="00077AFE"/>
    <w:rsid w:val="00077CF4"/>
    <w:rsid w:val="00077D51"/>
    <w:rsid w:val="00077DF4"/>
    <w:rsid w:val="00080294"/>
    <w:rsid w:val="00080433"/>
    <w:rsid w:val="00080512"/>
    <w:rsid w:val="00080B9C"/>
    <w:rsid w:val="0008100A"/>
    <w:rsid w:val="0008102C"/>
    <w:rsid w:val="00081258"/>
    <w:rsid w:val="00081493"/>
    <w:rsid w:val="000816B3"/>
    <w:rsid w:val="000817E3"/>
    <w:rsid w:val="00081F74"/>
    <w:rsid w:val="00082087"/>
    <w:rsid w:val="00082226"/>
    <w:rsid w:val="0008265E"/>
    <w:rsid w:val="00082AE4"/>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A33"/>
    <w:rsid w:val="00085AFB"/>
    <w:rsid w:val="00085C44"/>
    <w:rsid w:val="00085CFB"/>
    <w:rsid w:val="00085E9F"/>
    <w:rsid w:val="00086063"/>
    <w:rsid w:val="000865F4"/>
    <w:rsid w:val="0008694E"/>
    <w:rsid w:val="00086B01"/>
    <w:rsid w:val="00086C38"/>
    <w:rsid w:val="00086E5C"/>
    <w:rsid w:val="000876ED"/>
    <w:rsid w:val="00087771"/>
    <w:rsid w:val="00087925"/>
    <w:rsid w:val="00087A48"/>
    <w:rsid w:val="00087FD9"/>
    <w:rsid w:val="000900E9"/>
    <w:rsid w:val="0009041B"/>
    <w:rsid w:val="000906C9"/>
    <w:rsid w:val="00090708"/>
    <w:rsid w:val="000907EF"/>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8B2"/>
    <w:rsid w:val="00096AC1"/>
    <w:rsid w:val="00096F06"/>
    <w:rsid w:val="00096FD5"/>
    <w:rsid w:val="00097024"/>
    <w:rsid w:val="00097470"/>
    <w:rsid w:val="00097556"/>
    <w:rsid w:val="00097892"/>
    <w:rsid w:val="000A03AD"/>
    <w:rsid w:val="000A0D34"/>
    <w:rsid w:val="000A1435"/>
    <w:rsid w:val="000A14BA"/>
    <w:rsid w:val="000A178F"/>
    <w:rsid w:val="000A184A"/>
    <w:rsid w:val="000A195F"/>
    <w:rsid w:val="000A209D"/>
    <w:rsid w:val="000A23F5"/>
    <w:rsid w:val="000A2763"/>
    <w:rsid w:val="000A27DF"/>
    <w:rsid w:val="000A27FD"/>
    <w:rsid w:val="000A28AF"/>
    <w:rsid w:val="000A2A7C"/>
    <w:rsid w:val="000A2D2E"/>
    <w:rsid w:val="000A33FD"/>
    <w:rsid w:val="000A3699"/>
    <w:rsid w:val="000A38D6"/>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A46"/>
    <w:rsid w:val="000B4E3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167"/>
    <w:rsid w:val="000C7315"/>
    <w:rsid w:val="000C7399"/>
    <w:rsid w:val="000C7493"/>
    <w:rsid w:val="000C75ED"/>
    <w:rsid w:val="000C7737"/>
    <w:rsid w:val="000C7810"/>
    <w:rsid w:val="000C7E28"/>
    <w:rsid w:val="000C7E4D"/>
    <w:rsid w:val="000D05BC"/>
    <w:rsid w:val="000D0986"/>
    <w:rsid w:val="000D1143"/>
    <w:rsid w:val="000D1174"/>
    <w:rsid w:val="000D1209"/>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13C"/>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3A"/>
    <w:rsid w:val="000E3300"/>
    <w:rsid w:val="000E3311"/>
    <w:rsid w:val="000E3546"/>
    <w:rsid w:val="000E35AE"/>
    <w:rsid w:val="000E35CC"/>
    <w:rsid w:val="000E35DC"/>
    <w:rsid w:val="000E3647"/>
    <w:rsid w:val="000E378A"/>
    <w:rsid w:val="000E3AB4"/>
    <w:rsid w:val="000E3BE6"/>
    <w:rsid w:val="000E3EAB"/>
    <w:rsid w:val="000E42F4"/>
    <w:rsid w:val="000E42F8"/>
    <w:rsid w:val="000E4A1F"/>
    <w:rsid w:val="000E4C11"/>
    <w:rsid w:val="000E550B"/>
    <w:rsid w:val="000E58A6"/>
    <w:rsid w:val="000E5A30"/>
    <w:rsid w:val="000E5C0F"/>
    <w:rsid w:val="000E630F"/>
    <w:rsid w:val="000E66B3"/>
    <w:rsid w:val="000E69FD"/>
    <w:rsid w:val="000E6E39"/>
    <w:rsid w:val="000E6E48"/>
    <w:rsid w:val="000E759C"/>
    <w:rsid w:val="000E770B"/>
    <w:rsid w:val="000E7942"/>
    <w:rsid w:val="000E7ABB"/>
    <w:rsid w:val="000E7B65"/>
    <w:rsid w:val="000E7C83"/>
    <w:rsid w:val="000E7DDE"/>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DC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9A3"/>
    <w:rsid w:val="00101E4C"/>
    <w:rsid w:val="001022F4"/>
    <w:rsid w:val="001025FB"/>
    <w:rsid w:val="001026DA"/>
    <w:rsid w:val="00102727"/>
    <w:rsid w:val="00102905"/>
    <w:rsid w:val="00103451"/>
    <w:rsid w:val="00103455"/>
    <w:rsid w:val="001034AE"/>
    <w:rsid w:val="00103896"/>
    <w:rsid w:val="00103DE8"/>
    <w:rsid w:val="00103E74"/>
    <w:rsid w:val="00103EED"/>
    <w:rsid w:val="0010455B"/>
    <w:rsid w:val="0010457E"/>
    <w:rsid w:val="001048B2"/>
    <w:rsid w:val="00104B3F"/>
    <w:rsid w:val="00105207"/>
    <w:rsid w:val="001053C3"/>
    <w:rsid w:val="00105485"/>
    <w:rsid w:val="00105CAA"/>
    <w:rsid w:val="00105D08"/>
    <w:rsid w:val="00105EB0"/>
    <w:rsid w:val="00105EE6"/>
    <w:rsid w:val="00106090"/>
    <w:rsid w:val="00106A25"/>
    <w:rsid w:val="001072E9"/>
    <w:rsid w:val="00107B4D"/>
    <w:rsid w:val="00107CFF"/>
    <w:rsid w:val="001102EC"/>
    <w:rsid w:val="00110426"/>
    <w:rsid w:val="001106DE"/>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62B"/>
    <w:rsid w:val="00115BF0"/>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1FC0"/>
    <w:rsid w:val="001220B7"/>
    <w:rsid w:val="001224DE"/>
    <w:rsid w:val="00122531"/>
    <w:rsid w:val="001225C3"/>
    <w:rsid w:val="00122AE0"/>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84F"/>
    <w:rsid w:val="001339BF"/>
    <w:rsid w:val="001339F2"/>
    <w:rsid w:val="00133DA6"/>
    <w:rsid w:val="00133E67"/>
    <w:rsid w:val="00134397"/>
    <w:rsid w:val="001346D7"/>
    <w:rsid w:val="0013471C"/>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6A"/>
    <w:rsid w:val="00140BB7"/>
    <w:rsid w:val="00141293"/>
    <w:rsid w:val="00141607"/>
    <w:rsid w:val="00142286"/>
    <w:rsid w:val="001428F9"/>
    <w:rsid w:val="00142A88"/>
    <w:rsid w:val="00142A9B"/>
    <w:rsid w:val="00142DE5"/>
    <w:rsid w:val="00143037"/>
    <w:rsid w:val="00143441"/>
    <w:rsid w:val="00143527"/>
    <w:rsid w:val="001437F6"/>
    <w:rsid w:val="00144012"/>
    <w:rsid w:val="001441F1"/>
    <w:rsid w:val="00144558"/>
    <w:rsid w:val="00144B5F"/>
    <w:rsid w:val="0014502C"/>
    <w:rsid w:val="001456D8"/>
    <w:rsid w:val="00145838"/>
    <w:rsid w:val="00145A0F"/>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611D"/>
    <w:rsid w:val="0015671B"/>
    <w:rsid w:val="0015676D"/>
    <w:rsid w:val="00156A47"/>
    <w:rsid w:val="00156B95"/>
    <w:rsid w:val="0015770E"/>
    <w:rsid w:val="00157C78"/>
    <w:rsid w:val="00157FB1"/>
    <w:rsid w:val="00160028"/>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EF1"/>
    <w:rsid w:val="00164F6E"/>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53"/>
    <w:rsid w:val="00174C8C"/>
    <w:rsid w:val="00174DEC"/>
    <w:rsid w:val="0017617E"/>
    <w:rsid w:val="001761CA"/>
    <w:rsid w:val="001764C3"/>
    <w:rsid w:val="00176AF3"/>
    <w:rsid w:val="001775F2"/>
    <w:rsid w:val="001776CC"/>
    <w:rsid w:val="00177724"/>
    <w:rsid w:val="00177B0A"/>
    <w:rsid w:val="001800E9"/>
    <w:rsid w:val="00180236"/>
    <w:rsid w:val="00180B6B"/>
    <w:rsid w:val="00180F12"/>
    <w:rsid w:val="0018102B"/>
    <w:rsid w:val="0018131C"/>
    <w:rsid w:val="0018131E"/>
    <w:rsid w:val="001814A9"/>
    <w:rsid w:val="001817FB"/>
    <w:rsid w:val="001819A7"/>
    <w:rsid w:val="00181E1E"/>
    <w:rsid w:val="00181E95"/>
    <w:rsid w:val="0018209C"/>
    <w:rsid w:val="00183091"/>
    <w:rsid w:val="0018338F"/>
    <w:rsid w:val="001833DF"/>
    <w:rsid w:val="00183505"/>
    <w:rsid w:val="0018365B"/>
    <w:rsid w:val="00183AA7"/>
    <w:rsid w:val="00184452"/>
    <w:rsid w:val="0018468A"/>
    <w:rsid w:val="00184936"/>
    <w:rsid w:val="00184CEE"/>
    <w:rsid w:val="00185666"/>
    <w:rsid w:val="001856CE"/>
    <w:rsid w:val="00185A10"/>
    <w:rsid w:val="00185C88"/>
    <w:rsid w:val="00185E5F"/>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25"/>
    <w:rsid w:val="001905AC"/>
    <w:rsid w:val="00190AB7"/>
    <w:rsid w:val="00190AEC"/>
    <w:rsid w:val="00190C8C"/>
    <w:rsid w:val="0019113B"/>
    <w:rsid w:val="00191A09"/>
    <w:rsid w:val="001921FC"/>
    <w:rsid w:val="00192765"/>
    <w:rsid w:val="00192951"/>
    <w:rsid w:val="00192971"/>
    <w:rsid w:val="00192C46"/>
    <w:rsid w:val="00193043"/>
    <w:rsid w:val="001931A6"/>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494"/>
    <w:rsid w:val="001A05F8"/>
    <w:rsid w:val="001A079E"/>
    <w:rsid w:val="001A07F9"/>
    <w:rsid w:val="001A08B3"/>
    <w:rsid w:val="001A0E08"/>
    <w:rsid w:val="001A0F54"/>
    <w:rsid w:val="001A10B7"/>
    <w:rsid w:val="001A12B7"/>
    <w:rsid w:val="001A14E0"/>
    <w:rsid w:val="001A15F9"/>
    <w:rsid w:val="001A18E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460"/>
    <w:rsid w:val="001C46A5"/>
    <w:rsid w:val="001C471A"/>
    <w:rsid w:val="001C4ECD"/>
    <w:rsid w:val="001C5482"/>
    <w:rsid w:val="001C57B7"/>
    <w:rsid w:val="001C57DD"/>
    <w:rsid w:val="001C5825"/>
    <w:rsid w:val="001C583C"/>
    <w:rsid w:val="001C6224"/>
    <w:rsid w:val="001C639B"/>
    <w:rsid w:val="001C6C4C"/>
    <w:rsid w:val="001C6C9C"/>
    <w:rsid w:val="001C6F04"/>
    <w:rsid w:val="001C733D"/>
    <w:rsid w:val="001C7403"/>
    <w:rsid w:val="001C74DD"/>
    <w:rsid w:val="001C77B5"/>
    <w:rsid w:val="001C7B7D"/>
    <w:rsid w:val="001C7BC7"/>
    <w:rsid w:val="001C7BCD"/>
    <w:rsid w:val="001C7BD8"/>
    <w:rsid w:val="001C7F03"/>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37E7"/>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A2"/>
    <w:rsid w:val="001E2D9A"/>
    <w:rsid w:val="001E30F8"/>
    <w:rsid w:val="001E312E"/>
    <w:rsid w:val="001E3594"/>
    <w:rsid w:val="001E3AA6"/>
    <w:rsid w:val="001E3F2E"/>
    <w:rsid w:val="001E3FEF"/>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FF7"/>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44"/>
    <w:rsid w:val="001F38D4"/>
    <w:rsid w:val="001F3ADC"/>
    <w:rsid w:val="001F3C00"/>
    <w:rsid w:val="001F3C31"/>
    <w:rsid w:val="001F3F76"/>
    <w:rsid w:val="001F428A"/>
    <w:rsid w:val="001F4355"/>
    <w:rsid w:val="001F4958"/>
    <w:rsid w:val="001F4B54"/>
    <w:rsid w:val="001F50F1"/>
    <w:rsid w:val="001F516B"/>
    <w:rsid w:val="001F52ED"/>
    <w:rsid w:val="001F5D79"/>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847"/>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92"/>
    <w:rsid w:val="00205CA0"/>
    <w:rsid w:val="00205D47"/>
    <w:rsid w:val="002066CD"/>
    <w:rsid w:val="00206E14"/>
    <w:rsid w:val="00207030"/>
    <w:rsid w:val="002070A4"/>
    <w:rsid w:val="002072FC"/>
    <w:rsid w:val="00207836"/>
    <w:rsid w:val="002078AD"/>
    <w:rsid w:val="0020794C"/>
    <w:rsid w:val="00207B54"/>
    <w:rsid w:val="00207BBD"/>
    <w:rsid w:val="0021009E"/>
    <w:rsid w:val="00210627"/>
    <w:rsid w:val="00210B83"/>
    <w:rsid w:val="00210D92"/>
    <w:rsid w:val="00211373"/>
    <w:rsid w:val="0021184A"/>
    <w:rsid w:val="002118DB"/>
    <w:rsid w:val="00211901"/>
    <w:rsid w:val="002119C6"/>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0658"/>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6F3"/>
    <w:rsid w:val="0022742E"/>
    <w:rsid w:val="00227613"/>
    <w:rsid w:val="002278E4"/>
    <w:rsid w:val="002279A0"/>
    <w:rsid w:val="00230127"/>
    <w:rsid w:val="00230144"/>
    <w:rsid w:val="0023081C"/>
    <w:rsid w:val="00230AB0"/>
    <w:rsid w:val="00230C1A"/>
    <w:rsid w:val="00230C43"/>
    <w:rsid w:val="00230F36"/>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6CC1"/>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5D9"/>
    <w:rsid w:val="0024781F"/>
    <w:rsid w:val="00247A68"/>
    <w:rsid w:val="00247D0F"/>
    <w:rsid w:val="00247D84"/>
    <w:rsid w:val="00247F5B"/>
    <w:rsid w:val="0025063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8BA"/>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8B3"/>
    <w:rsid w:val="00271BE5"/>
    <w:rsid w:val="0027248E"/>
    <w:rsid w:val="00272A3D"/>
    <w:rsid w:val="00272BB6"/>
    <w:rsid w:val="00272DE5"/>
    <w:rsid w:val="00272F99"/>
    <w:rsid w:val="002732A6"/>
    <w:rsid w:val="0027342A"/>
    <w:rsid w:val="00273633"/>
    <w:rsid w:val="0027376F"/>
    <w:rsid w:val="00273C57"/>
    <w:rsid w:val="00273C59"/>
    <w:rsid w:val="00273FD8"/>
    <w:rsid w:val="00274800"/>
    <w:rsid w:val="002749A8"/>
    <w:rsid w:val="00274CE2"/>
    <w:rsid w:val="00274E37"/>
    <w:rsid w:val="002750B7"/>
    <w:rsid w:val="0027511C"/>
    <w:rsid w:val="0027515D"/>
    <w:rsid w:val="0027592F"/>
    <w:rsid w:val="00275A75"/>
    <w:rsid w:val="00275D0A"/>
    <w:rsid w:val="00275D12"/>
    <w:rsid w:val="00276026"/>
    <w:rsid w:val="00276141"/>
    <w:rsid w:val="002761F9"/>
    <w:rsid w:val="00276330"/>
    <w:rsid w:val="002763D8"/>
    <w:rsid w:val="0027643B"/>
    <w:rsid w:val="00276741"/>
    <w:rsid w:val="002767A5"/>
    <w:rsid w:val="002768D4"/>
    <w:rsid w:val="00276C79"/>
    <w:rsid w:val="00277CFA"/>
    <w:rsid w:val="00280011"/>
    <w:rsid w:val="00280012"/>
    <w:rsid w:val="002800EC"/>
    <w:rsid w:val="00280867"/>
    <w:rsid w:val="00280BA7"/>
    <w:rsid w:val="00280F34"/>
    <w:rsid w:val="00281271"/>
    <w:rsid w:val="00281387"/>
    <w:rsid w:val="00281667"/>
    <w:rsid w:val="002816E6"/>
    <w:rsid w:val="00281ABF"/>
    <w:rsid w:val="00281CD5"/>
    <w:rsid w:val="00281F7D"/>
    <w:rsid w:val="00282341"/>
    <w:rsid w:val="0028287C"/>
    <w:rsid w:val="002828C5"/>
    <w:rsid w:val="00282B0E"/>
    <w:rsid w:val="00282C94"/>
    <w:rsid w:val="00282DF1"/>
    <w:rsid w:val="00282EDC"/>
    <w:rsid w:val="00283008"/>
    <w:rsid w:val="002831FA"/>
    <w:rsid w:val="00283316"/>
    <w:rsid w:val="002833CE"/>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07A"/>
    <w:rsid w:val="00287551"/>
    <w:rsid w:val="00287A05"/>
    <w:rsid w:val="00287CE6"/>
    <w:rsid w:val="00287F57"/>
    <w:rsid w:val="002903BF"/>
    <w:rsid w:val="00290E79"/>
    <w:rsid w:val="00290F35"/>
    <w:rsid w:val="002912B4"/>
    <w:rsid w:val="00291BA4"/>
    <w:rsid w:val="00291E54"/>
    <w:rsid w:val="00291F8D"/>
    <w:rsid w:val="0029211B"/>
    <w:rsid w:val="00292178"/>
    <w:rsid w:val="00292387"/>
    <w:rsid w:val="00292662"/>
    <w:rsid w:val="002931FD"/>
    <w:rsid w:val="00293612"/>
    <w:rsid w:val="0029381E"/>
    <w:rsid w:val="0029399C"/>
    <w:rsid w:val="002940DB"/>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9AE"/>
    <w:rsid w:val="002A3F27"/>
    <w:rsid w:val="002A3FD4"/>
    <w:rsid w:val="002A49B4"/>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D5F"/>
    <w:rsid w:val="002B0F54"/>
    <w:rsid w:val="002B123D"/>
    <w:rsid w:val="002B127A"/>
    <w:rsid w:val="002B12D5"/>
    <w:rsid w:val="002B139E"/>
    <w:rsid w:val="002B198E"/>
    <w:rsid w:val="002B1AB8"/>
    <w:rsid w:val="002B1F55"/>
    <w:rsid w:val="002B1F90"/>
    <w:rsid w:val="002B208E"/>
    <w:rsid w:val="002B2091"/>
    <w:rsid w:val="002B20A4"/>
    <w:rsid w:val="002B24B3"/>
    <w:rsid w:val="002B26CF"/>
    <w:rsid w:val="002B287F"/>
    <w:rsid w:val="002B2DE2"/>
    <w:rsid w:val="002B2FDB"/>
    <w:rsid w:val="002B302E"/>
    <w:rsid w:val="002B3117"/>
    <w:rsid w:val="002B3625"/>
    <w:rsid w:val="002B37A0"/>
    <w:rsid w:val="002B3D91"/>
    <w:rsid w:val="002B3E4D"/>
    <w:rsid w:val="002B4146"/>
    <w:rsid w:val="002B47CD"/>
    <w:rsid w:val="002B4F26"/>
    <w:rsid w:val="002B5283"/>
    <w:rsid w:val="002B5453"/>
    <w:rsid w:val="002B5741"/>
    <w:rsid w:val="002B5FEA"/>
    <w:rsid w:val="002B6672"/>
    <w:rsid w:val="002B6D0B"/>
    <w:rsid w:val="002B6E9C"/>
    <w:rsid w:val="002B733D"/>
    <w:rsid w:val="002B765D"/>
    <w:rsid w:val="002B79AC"/>
    <w:rsid w:val="002B7DAE"/>
    <w:rsid w:val="002B7E39"/>
    <w:rsid w:val="002C000D"/>
    <w:rsid w:val="002C04FE"/>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CF2"/>
    <w:rsid w:val="002D2EA2"/>
    <w:rsid w:val="002D30F8"/>
    <w:rsid w:val="002D3111"/>
    <w:rsid w:val="002D355E"/>
    <w:rsid w:val="002D3658"/>
    <w:rsid w:val="002D3675"/>
    <w:rsid w:val="002D3C20"/>
    <w:rsid w:val="002D3D12"/>
    <w:rsid w:val="002D3E8F"/>
    <w:rsid w:val="002D4290"/>
    <w:rsid w:val="002D4C15"/>
    <w:rsid w:val="002D4C1D"/>
    <w:rsid w:val="002D4F5D"/>
    <w:rsid w:val="002D5080"/>
    <w:rsid w:val="002D5139"/>
    <w:rsid w:val="002D5191"/>
    <w:rsid w:val="002D5201"/>
    <w:rsid w:val="002D5657"/>
    <w:rsid w:val="002D5B76"/>
    <w:rsid w:val="002D5DF1"/>
    <w:rsid w:val="002D5F64"/>
    <w:rsid w:val="002D612F"/>
    <w:rsid w:val="002D617A"/>
    <w:rsid w:val="002D6289"/>
    <w:rsid w:val="002D62F1"/>
    <w:rsid w:val="002D68E5"/>
    <w:rsid w:val="002D6983"/>
    <w:rsid w:val="002D6AB8"/>
    <w:rsid w:val="002D6FE0"/>
    <w:rsid w:val="002D75BF"/>
    <w:rsid w:val="002D76A6"/>
    <w:rsid w:val="002D76C2"/>
    <w:rsid w:val="002D7C44"/>
    <w:rsid w:val="002D7E3A"/>
    <w:rsid w:val="002D7FAF"/>
    <w:rsid w:val="002E0117"/>
    <w:rsid w:val="002E03DA"/>
    <w:rsid w:val="002E071B"/>
    <w:rsid w:val="002E0846"/>
    <w:rsid w:val="002E0B08"/>
    <w:rsid w:val="002E0E79"/>
    <w:rsid w:val="002E0E90"/>
    <w:rsid w:val="002E10C4"/>
    <w:rsid w:val="002E1A05"/>
    <w:rsid w:val="002E2372"/>
    <w:rsid w:val="002E25A2"/>
    <w:rsid w:val="002E282B"/>
    <w:rsid w:val="002E2A13"/>
    <w:rsid w:val="002E2D55"/>
    <w:rsid w:val="002E2F2C"/>
    <w:rsid w:val="002E309C"/>
    <w:rsid w:val="002E31BC"/>
    <w:rsid w:val="002E3228"/>
    <w:rsid w:val="002E34F6"/>
    <w:rsid w:val="002E35E1"/>
    <w:rsid w:val="002E36F4"/>
    <w:rsid w:val="002E3A0A"/>
    <w:rsid w:val="002E3A1D"/>
    <w:rsid w:val="002E3B46"/>
    <w:rsid w:val="002E3CD0"/>
    <w:rsid w:val="002E3D14"/>
    <w:rsid w:val="002E3EAD"/>
    <w:rsid w:val="002E41F1"/>
    <w:rsid w:val="002E44EF"/>
    <w:rsid w:val="002E4F26"/>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59E"/>
    <w:rsid w:val="002F085C"/>
    <w:rsid w:val="002F0D66"/>
    <w:rsid w:val="002F1292"/>
    <w:rsid w:val="002F13FD"/>
    <w:rsid w:val="002F14E4"/>
    <w:rsid w:val="002F14F1"/>
    <w:rsid w:val="002F1584"/>
    <w:rsid w:val="002F1621"/>
    <w:rsid w:val="002F17DB"/>
    <w:rsid w:val="002F1938"/>
    <w:rsid w:val="002F1AC8"/>
    <w:rsid w:val="002F25BA"/>
    <w:rsid w:val="002F26D2"/>
    <w:rsid w:val="002F330F"/>
    <w:rsid w:val="002F36EC"/>
    <w:rsid w:val="002F3778"/>
    <w:rsid w:val="002F38F4"/>
    <w:rsid w:val="002F3F90"/>
    <w:rsid w:val="002F46CB"/>
    <w:rsid w:val="002F4CEA"/>
    <w:rsid w:val="002F4FB2"/>
    <w:rsid w:val="002F51AB"/>
    <w:rsid w:val="002F6121"/>
    <w:rsid w:val="002F63E5"/>
    <w:rsid w:val="002F658D"/>
    <w:rsid w:val="002F6868"/>
    <w:rsid w:val="002F7027"/>
    <w:rsid w:val="002F7171"/>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0F"/>
    <w:rsid w:val="00304225"/>
    <w:rsid w:val="003043EE"/>
    <w:rsid w:val="003044AB"/>
    <w:rsid w:val="00304504"/>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447"/>
    <w:rsid w:val="003136FD"/>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1F"/>
    <w:rsid w:val="00322BB6"/>
    <w:rsid w:val="00323467"/>
    <w:rsid w:val="00323BBF"/>
    <w:rsid w:val="00323CB2"/>
    <w:rsid w:val="0032467B"/>
    <w:rsid w:val="00324F8F"/>
    <w:rsid w:val="003251B1"/>
    <w:rsid w:val="003251EE"/>
    <w:rsid w:val="003252F2"/>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DE"/>
    <w:rsid w:val="00336DB3"/>
    <w:rsid w:val="00337137"/>
    <w:rsid w:val="00337153"/>
    <w:rsid w:val="003373AB"/>
    <w:rsid w:val="0033741D"/>
    <w:rsid w:val="00337B3E"/>
    <w:rsid w:val="0034019E"/>
    <w:rsid w:val="0034022A"/>
    <w:rsid w:val="00340444"/>
    <w:rsid w:val="003407A3"/>
    <w:rsid w:val="00340E3F"/>
    <w:rsid w:val="003417A7"/>
    <w:rsid w:val="00341EF5"/>
    <w:rsid w:val="003420D6"/>
    <w:rsid w:val="003422A5"/>
    <w:rsid w:val="00342A63"/>
    <w:rsid w:val="00342CF3"/>
    <w:rsid w:val="003430AD"/>
    <w:rsid w:val="00343144"/>
    <w:rsid w:val="003431E3"/>
    <w:rsid w:val="00343209"/>
    <w:rsid w:val="003434B1"/>
    <w:rsid w:val="003437D6"/>
    <w:rsid w:val="0034380B"/>
    <w:rsid w:val="00343D2C"/>
    <w:rsid w:val="00344007"/>
    <w:rsid w:val="00344070"/>
    <w:rsid w:val="0034416A"/>
    <w:rsid w:val="003449D5"/>
    <w:rsid w:val="0034534F"/>
    <w:rsid w:val="003455A3"/>
    <w:rsid w:val="003457AF"/>
    <w:rsid w:val="00345846"/>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2E4D"/>
    <w:rsid w:val="00353514"/>
    <w:rsid w:val="00353D4C"/>
    <w:rsid w:val="00353E78"/>
    <w:rsid w:val="00353F2A"/>
    <w:rsid w:val="00354003"/>
    <w:rsid w:val="0035429D"/>
    <w:rsid w:val="00354355"/>
    <w:rsid w:val="003543D4"/>
    <w:rsid w:val="0035462D"/>
    <w:rsid w:val="00354B4D"/>
    <w:rsid w:val="00354C86"/>
    <w:rsid w:val="00354F59"/>
    <w:rsid w:val="003550FB"/>
    <w:rsid w:val="00355250"/>
    <w:rsid w:val="003558BC"/>
    <w:rsid w:val="00355A98"/>
    <w:rsid w:val="00355BC6"/>
    <w:rsid w:val="00356088"/>
    <w:rsid w:val="003563B3"/>
    <w:rsid w:val="00357082"/>
    <w:rsid w:val="003571CD"/>
    <w:rsid w:val="00357261"/>
    <w:rsid w:val="00357343"/>
    <w:rsid w:val="0035743E"/>
    <w:rsid w:val="003574E6"/>
    <w:rsid w:val="0035783B"/>
    <w:rsid w:val="00357849"/>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CDC"/>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63"/>
    <w:rsid w:val="00366AFB"/>
    <w:rsid w:val="00366BDE"/>
    <w:rsid w:val="00366CC2"/>
    <w:rsid w:val="003674D6"/>
    <w:rsid w:val="0036751E"/>
    <w:rsid w:val="00367DE0"/>
    <w:rsid w:val="00370241"/>
    <w:rsid w:val="00370656"/>
    <w:rsid w:val="00370753"/>
    <w:rsid w:val="00370B66"/>
    <w:rsid w:val="00370F21"/>
    <w:rsid w:val="0037109F"/>
    <w:rsid w:val="0037154B"/>
    <w:rsid w:val="0037158C"/>
    <w:rsid w:val="00371925"/>
    <w:rsid w:val="00371A5F"/>
    <w:rsid w:val="00371B0C"/>
    <w:rsid w:val="00372354"/>
    <w:rsid w:val="003724F6"/>
    <w:rsid w:val="003726E3"/>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2B0"/>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C4A"/>
    <w:rsid w:val="003913D3"/>
    <w:rsid w:val="00391656"/>
    <w:rsid w:val="00391778"/>
    <w:rsid w:val="00391BD3"/>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23"/>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581"/>
    <w:rsid w:val="003A2880"/>
    <w:rsid w:val="003A2A0E"/>
    <w:rsid w:val="003A2BA8"/>
    <w:rsid w:val="003A2D9D"/>
    <w:rsid w:val="003A2DBC"/>
    <w:rsid w:val="003A3480"/>
    <w:rsid w:val="003A3494"/>
    <w:rsid w:val="003A3615"/>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2F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5324"/>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29"/>
    <w:rsid w:val="003D071F"/>
    <w:rsid w:val="003D0AFF"/>
    <w:rsid w:val="003D0E03"/>
    <w:rsid w:val="003D0F61"/>
    <w:rsid w:val="003D0F6E"/>
    <w:rsid w:val="003D114F"/>
    <w:rsid w:val="003D118A"/>
    <w:rsid w:val="003D1824"/>
    <w:rsid w:val="003D18AD"/>
    <w:rsid w:val="003D1957"/>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26A"/>
    <w:rsid w:val="003E250C"/>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DAE"/>
    <w:rsid w:val="003E5E94"/>
    <w:rsid w:val="003E5F5D"/>
    <w:rsid w:val="003E6059"/>
    <w:rsid w:val="003E6953"/>
    <w:rsid w:val="003E6D78"/>
    <w:rsid w:val="003E6F61"/>
    <w:rsid w:val="003E713F"/>
    <w:rsid w:val="003E76A6"/>
    <w:rsid w:val="003E78D4"/>
    <w:rsid w:val="003E7913"/>
    <w:rsid w:val="003E7B2B"/>
    <w:rsid w:val="003F03BD"/>
    <w:rsid w:val="003F05AF"/>
    <w:rsid w:val="003F0F9B"/>
    <w:rsid w:val="003F1288"/>
    <w:rsid w:val="003F128C"/>
    <w:rsid w:val="003F132A"/>
    <w:rsid w:val="003F13CC"/>
    <w:rsid w:val="003F141F"/>
    <w:rsid w:val="003F1432"/>
    <w:rsid w:val="003F1734"/>
    <w:rsid w:val="003F1A73"/>
    <w:rsid w:val="003F1AB3"/>
    <w:rsid w:val="003F1D05"/>
    <w:rsid w:val="003F1D66"/>
    <w:rsid w:val="003F1DD0"/>
    <w:rsid w:val="003F1F99"/>
    <w:rsid w:val="003F2067"/>
    <w:rsid w:val="003F2147"/>
    <w:rsid w:val="003F2307"/>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9"/>
    <w:rsid w:val="00400B6A"/>
    <w:rsid w:val="00400D8F"/>
    <w:rsid w:val="00400FD7"/>
    <w:rsid w:val="00401698"/>
    <w:rsid w:val="0040198E"/>
    <w:rsid w:val="00401DAE"/>
    <w:rsid w:val="00402154"/>
    <w:rsid w:val="0040245F"/>
    <w:rsid w:val="0040269B"/>
    <w:rsid w:val="004028A5"/>
    <w:rsid w:val="004039A8"/>
    <w:rsid w:val="00403A99"/>
    <w:rsid w:val="0040471F"/>
    <w:rsid w:val="00405130"/>
    <w:rsid w:val="004053DE"/>
    <w:rsid w:val="00405495"/>
    <w:rsid w:val="0040565F"/>
    <w:rsid w:val="00405B80"/>
    <w:rsid w:val="00405E14"/>
    <w:rsid w:val="00405EE0"/>
    <w:rsid w:val="00406014"/>
    <w:rsid w:val="004060AD"/>
    <w:rsid w:val="004064B3"/>
    <w:rsid w:val="004065CE"/>
    <w:rsid w:val="00406733"/>
    <w:rsid w:val="004068DB"/>
    <w:rsid w:val="00406C69"/>
    <w:rsid w:val="00406E85"/>
    <w:rsid w:val="004072B1"/>
    <w:rsid w:val="00407F1E"/>
    <w:rsid w:val="00410371"/>
    <w:rsid w:val="004103CE"/>
    <w:rsid w:val="00410C20"/>
    <w:rsid w:val="00411091"/>
    <w:rsid w:val="0041172E"/>
    <w:rsid w:val="00411920"/>
    <w:rsid w:val="00411C2B"/>
    <w:rsid w:val="00411C38"/>
    <w:rsid w:val="00412426"/>
    <w:rsid w:val="00412444"/>
    <w:rsid w:val="00412B03"/>
    <w:rsid w:val="004130DC"/>
    <w:rsid w:val="00413418"/>
    <w:rsid w:val="00413A89"/>
    <w:rsid w:val="00413BAE"/>
    <w:rsid w:val="004143F3"/>
    <w:rsid w:val="00414713"/>
    <w:rsid w:val="004148CB"/>
    <w:rsid w:val="00414A26"/>
    <w:rsid w:val="00414A36"/>
    <w:rsid w:val="00414A57"/>
    <w:rsid w:val="00414D7F"/>
    <w:rsid w:val="00415272"/>
    <w:rsid w:val="0041530A"/>
    <w:rsid w:val="004155DB"/>
    <w:rsid w:val="0041614D"/>
    <w:rsid w:val="0041622E"/>
    <w:rsid w:val="004165FF"/>
    <w:rsid w:val="00416A83"/>
    <w:rsid w:val="00416B79"/>
    <w:rsid w:val="00417134"/>
    <w:rsid w:val="0041714A"/>
    <w:rsid w:val="00417158"/>
    <w:rsid w:val="004174C0"/>
    <w:rsid w:val="00417690"/>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97D"/>
    <w:rsid w:val="00424A58"/>
    <w:rsid w:val="00424C1A"/>
    <w:rsid w:val="00424CD8"/>
    <w:rsid w:val="00424E91"/>
    <w:rsid w:val="00425498"/>
    <w:rsid w:val="004255C9"/>
    <w:rsid w:val="00425A53"/>
    <w:rsid w:val="00425B34"/>
    <w:rsid w:val="00425CBF"/>
    <w:rsid w:val="00425E6C"/>
    <w:rsid w:val="00425FB9"/>
    <w:rsid w:val="00426557"/>
    <w:rsid w:val="0042656A"/>
    <w:rsid w:val="00426811"/>
    <w:rsid w:val="00426BE7"/>
    <w:rsid w:val="00426D97"/>
    <w:rsid w:val="00426DB1"/>
    <w:rsid w:val="0042708A"/>
    <w:rsid w:val="00427153"/>
    <w:rsid w:val="00427382"/>
    <w:rsid w:val="0042750C"/>
    <w:rsid w:val="00427530"/>
    <w:rsid w:val="00430179"/>
    <w:rsid w:val="004304DD"/>
    <w:rsid w:val="00430562"/>
    <w:rsid w:val="00430AF6"/>
    <w:rsid w:val="00430C52"/>
    <w:rsid w:val="00430FC8"/>
    <w:rsid w:val="00431488"/>
    <w:rsid w:val="004314B0"/>
    <w:rsid w:val="004314B3"/>
    <w:rsid w:val="0043189F"/>
    <w:rsid w:val="004318B0"/>
    <w:rsid w:val="004318D5"/>
    <w:rsid w:val="0043230F"/>
    <w:rsid w:val="0043261F"/>
    <w:rsid w:val="00432C5F"/>
    <w:rsid w:val="00432D09"/>
    <w:rsid w:val="00432ECC"/>
    <w:rsid w:val="004334A1"/>
    <w:rsid w:val="0043353F"/>
    <w:rsid w:val="00433752"/>
    <w:rsid w:val="00433939"/>
    <w:rsid w:val="00433C77"/>
    <w:rsid w:val="00433D34"/>
    <w:rsid w:val="00434A8E"/>
    <w:rsid w:val="00434DDD"/>
    <w:rsid w:val="00434F83"/>
    <w:rsid w:val="004354DD"/>
    <w:rsid w:val="00435653"/>
    <w:rsid w:val="004360DE"/>
    <w:rsid w:val="00436693"/>
    <w:rsid w:val="004369CB"/>
    <w:rsid w:val="00436AEE"/>
    <w:rsid w:val="00436E0F"/>
    <w:rsid w:val="00436F5E"/>
    <w:rsid w:val="0043708C"/>
    <w:rsid w:val="004370CD"/>
    <w:rsid w:val="00437470"/>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56"/>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2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457"/>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755"/>
    <w:rsid w:val="00470836"/>
    <w:rsid w:val="00471512"/>
    <w:rsid w:val="004717B3"/>
    <w:rsid w:val="00472211"/>
    <w:rsid w:val="004727BF"/>
    <w:rsid w:val="00472E50"/>
    <w:rsid w:val="00472F60"/>
    <w:rsid w:val="00472FC5"/>
    <w:rsid w:val="004730B9"/>
    <w:rsid w:val="0047376D"/>
    <w:rsid w:val="00473996"/>
    <w:rsid w:val="00473A03"/>
    <w:rsid w:val="00473A21"/>
    <w:rsid w:val="00473DA7"/>
    <w:rsid w:val="004743DF"/>
    <w:rsid w:val="004745F7"/>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6F4"/>
    <w:rsid w:val="00485068"/>
    <w:rsid w:val="004851DA"/>
    <w:rsid w:val="00485C29"/>
    <w:rsid w:val="00485C98"/>
    <w:rsid w:val="00485D09"/>
    <w:rsid w:val="00485E70"/>
    <w:rsid w:val="00485FD7"/>
    <w:rsid w:val="004861A8"/>
    <w:rsid w:val="004861FC"/>
    <w:rsid w:val="00486327"/>
    <w:rsid w:val="00486489"/>
    <w:rsid w:val="004864A7"/>
    <w:rsid w:val="004865AE"/>
    <w:rsid w:val="00486912"/>
    <w:rsid w:val="0048695E"/>
    <w:rsid w:val="00486D19"/>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EF7"/>
    <w:rsid w:val="00494F73"/>
    <w:rsid w:val="00495535"/>
    <w:rsid w:val="00495594"/>
    <w:rsid w:val="00495C95"/>
    <w:rsid w:val="00495E8D"/>
    <w:rsid w:val="00495EC2"/>
    <w:rsid w:val="0049636A"/>
    <w:rsid w:val="00496755"/>
    <w:rsid w:val="00496B55"/>
    <w:rsid w:val="00496BCB"/>
    <w:rsid w:val="00496C82"/>
    <w:rsid w:val="00496E16"/>
    <w:rsid w:val="00497059"/>
    <w:rsid w:val="00497492"/>
    <w:rsid w:val="00497569"/>
    <w:rsid w:val="00497F88"/>
    <w:rsid w:val="004A0238"/>
    <w:rsid w:val="004A05C2"/>
    <w:rsid w:val="004A0EC3"/>
    <w:rsid w:val="004A119B"/>
    <w:rsid w:val="004A179D"/>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1C4"/>
    <w:rsid w:val="004A646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09F"/>
    <w:rsid w:val="004B2137"/>
    <w:rsid w:val="004B23AF"/>
    <w:rsid w:val="004B278A"/>
    <w:rsid w:val="004B29F4"/>
    <w:rsid w:val="004B2C7F"/>
    <w:rsid w:val="004B3028"/>
    <w:rsid w:val="004B33A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8F5"/>
    <w:rsid w:val="004B799B"/>
    <w:rsid w:val="004B79CD"/>
    <w:rsid w:val="004B7FC4"/>
    <w:rsid w:val="004C062D"/>
    <w:rsid w:val="004C0AE1"/>
    <w:rsid w:val="004C1163"/>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2EA"/>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B9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07"/>
    <w:rsid w:val="004E2B20"/>
    <w:rsid w:val="004E2C72"/>
    <w:rsid w:val="004E32F3"/>
    <w:rsid w:val="004E36E6"/>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1C0"/>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4C0"/>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3C5"/>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05"/>
    <w:rsid w:val="0051558C"/>
    <w:rsid w:val="0051580D"/>
    <w:rsid w:val="00515C53"/>
    <w:rsid w:val="00515DB6"/>
    <w:rsid w:val="005165F8"/>
    <w:rsid w:val="00516D49"/>
    <w:rsid w:val="005170FF"/>
    <w:rsid w:val="0051771F"/>
    <w:rsid w:val="00517842"/>
    <w:rsid w:val="00517A33"/>
    <w:rsid w:val="00517BAC"/>
    <w:rsid w:val="005202F9"/>
    <w:rsid w:val="0052178C"/>
    <w:rsid w:val="00521795"/>
    <w:rsid w:val="00521B34"/>
    <w:rsid w:val="00521BAA"/>
    <w:rsid w:val="00521BB2"/>
    <w:rsid w:val="00521DF3"/>
    <w:rsid w:val="00521E39"/>
    <w:rsid w:val="00521FFF"/>
    <w:rsid w:val="005220C9"/>
    <w:rsid w:val="0052237C"/>
    <w:rsid w:val="00522428"/>
    <w:rsid w:val="00522C61"/>
    <w:rsid w:val="00522FA4"/>
    <w:rsid w:val="00523700"/>
    <w:rsid w:val="00523792"/>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DDB"/>
    <w:rsid w:val="00530E2F"/>
    <w:rsid w:val="00530E88"/>
    <w:rsid w:val="00530F49"/>
    <w:rsid w:val="00531663"/>
    <w:rsid w:val="00531A7F"/>
    <w:rsid w:val="00531BE6"/>
    <w:rsid w:val="005320BA"/>
    <w:rsid w:val="00532139"/>
    <w:rsid w:val="00532AAF"/>
    <w:rsid w:val="00532B18"/>
    <w:rsid w:val="00532F41"/>
    <w:rsid w:val="00532FAF"/>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425"/>
    <w:rsid w:val="00537575"/>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452"/>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8FA"/>
    <w:rsid w:val="00551BB2"/>
    <w:rsid w:val="00551C31"/>
    <w:rsid w:val="00551D21"/>
    <w:rsid w:val="00551E50"/>
    <w:rsid w:val="00551EA4"/>
    <w:rsid w:val="00551FB2"/>
    <w:rsid w:val="00552190"/>
    <w:rsid w:val="005521A9"/>
    <w:rsid w:val="005521FB"/>
    <w:rsid w:val="0055268C"/>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A1A"/>
    <w:rsid w:val="00563FD1"/>
    <w:rsid w:val="00564289"/>
    <w:rsid w:val="005643A0"/>
    <w:rsid w:val="005643DF"/>
    <w:rsid w:val="00564866"/>
    <w:rsid w:val="00565087"/>
    <w:rsid w:val="0056538C"/>
    <w:rsid w:val="0056558B"/>
    <w:rsid w:val="005655DB"/>
    <w:rsid w:val="00565684"/>
    <w:rsid w:val="005658F1"/>
    <w:rsid w:val="00565956"/>
    <w:rsid w:val="005659DE"/>
    <w:rsid w:val="00565DF7"/>
    <w:rsid w:val="00566002"/>
    <w:rsid w:val="00566CBF"/>
    <w:rsid w:val="00566DE9"/>
    <w:rsid w:val="00566FB3"/>
    <w:rsid w:val="00566FC6"/>
    <w:rsid w:val="00567203"/>
    <w:rsid w:val="0056720D"/>
    <w:rsid w:val="005677B0"/>
    <w:rsid w:val="005679A9"/>
    <w:rsid w:val="00567CF6"/>
    <w:rsid w:val="00567F03"/>
    <w:rsid w:val="005701B4"/>
    <w:rsid w:val="0057028F"/>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5B2"/>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A95"/>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AE0"/>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475"/>
    <w:rsid w:val="005A75F1"/>
    <w:rsid w:val="005A76F6"/>
    <w:rsid w:val="005A774D"/>
    <w:rsid w:val="005A7804"/>
    <w:rsid w:val="005A7CAB"/>
    <w:rsid w:val="005A7E0F"/>
    <w:rsid w:val="005B029F"/>
    <w:rsid w:val="005B031D"/>
    <w:rsid w:val="005B04C2"/>
    <w:rsid w:val="005B071C"/>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BF4"/>
    <w:rsid w:val="005B6C6E"/>
    <w:rsid w:val="005B6EB6"/>
    <w:rsid w:val="005B74D1"/>
    <w:rsid w:val="005B75F2"/>
    <w:rsid w:val="005B7637"/>
    <w:rsid w:val="005B765C"/>
    <w:rsid w:val="005B79D1"/>
    <w:rsid w:val="005B7A33"/>
    <w:rsid w:val="005C0244"/>
    <w:rsid w:val="005C1093"/>
    <w:rsid w:val="005C13E2"/>
    <w:rsid w:val="005C1535"/>
    <w:rsid w:val="005C1AA2"/>
    <w:rsid w:val="005C200F"/>
    <w:rsid w:val="005C21BD"/>
    <w:rsid w:val="005C2BB4"/>
    <w:rsid w:val="005C2CAA"/>
    <w:rsid w:val="005C3527"/>
    <w:rsid w:val="005C3DEF"/>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6E78"/>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AD1"/>
    <w:rsid w:val="005D2E01"/>
    <w:rsid w:val="005D2EFE"/>
    <w:rsid w:val="005D334D"/>
    <w:rsid w:val="005D376B"/>
    <w:rsid w:val="005D3C7B"/>
    <w:rsid w:val="005D3E72"/>
    <w:rsid w:val="005D40BE"/>
    <w:rsid w:val="005D40F2"/>
    <w:rsid w:val="005D430D"/>
    <w:rsid w:val="005D44A8"/>
    <w:rsid w:val="005D47E9"/>
    <w:rsid w:val="005D48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9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E7F23"/>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BB5"/>
    <w:rsid w:val="005F3D28"/>
    <w:rsid w:val="005F3E76"/>
    <w:rsid w:val="005F4011"/>
    <w:rsid w:val="005F410B"/>
    <w:rsid w:val="005F4180"/>
    <w:rsid w:val="005F41A9"/>
    <w:rsid w:val="005F47D3"/>
    <w:rsid w:val="005F47EF"/>
    <w:rsid w:val="005F4EE7"/>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BFA"/>
    <w:rsid w:val="005F70EE"/>
    <w:rsid w:val="005F7664"/>
    <w:rsid w:val="005F79E9"/>
    <w:rsid w:val="005F7FB4"/>
    <w:rsid w:val="0060077C"/>
    <w:rsid w:val="006007B8"/>
    <w:rsid w:val="00600B95"/>
    <w:rsid w:val="00600D0C"/>
    <w:rsid w:val="00600DD5"/>
    <w:rsid w:val="00600E18"/>
    <w:rsid w:val="00601248"/>
    <w:rsid w:val="00601321"/>
    <w:rsid w:val="00601344"/>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9F6"/>
    <w:rsid w:val="00606C47"/>
    <w:rsid w:val="00606E74"/>
    <w:rsid w:val="00607148"/>
    <w:rsid w:val="0060719A"/>
    <w:rsid w:val="00607304"/>
    <w:rsid w:val="006075D4"/>
    <w:rsid w:val="006078F7"/>
    <w:rsid w:val="00607933"/>
    <w:rsid w:val="00607ACE"/>
    <w:rsid w:val="006100BB"/>
    <w:rsid w:val="00610AE0"/>
    <w:rsid w:val="00610C04"/>
    <w:rsid w:val="00610DCD"/>
    <w:rsid w:val="00610F8C"/>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EA1"/>
    <w:rsid w:val="006252F3"/>
    <w:rsid w:val="006257ED"/>
    <w:rsid w:val="00625BC0"/>
    <w:rsid w:val="00625CF6"/>
    <w:rsid w:val="00626163"/>
    <w:rsid w:val="006267E2"/>
    <w:rsid w:val="00626840"/>
    <w:rsid w:val="00626900"/>
    <w:rsid w:val="006269C7"/>
    <w:rsid w:val="00626C51"/>
    <w:rsid w:val="00627125"/>
    <w:rsid w:val="00627366"/>
    <w:rsid w:val="0062772A"/>
    <w:rsid w:val="00627C5C"/>
    <w:rsid w:val="00627C77"/>
    <w:rsid w:val="00627E02"/>
    <w:rsid w:val="00630AEB"/>
    <w:rsid w:val="006310C0"/>
    <w:rsid w:val="0063144C"/>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2E6"/>
    <w:rsid w:val="0063657C"/>
    <w:rsid w:val="0063695E"/>
    <w:rsid w:val="00636A19"/>
    <w:rsid w:val="00636E10"/>
    <w:rsid w:val="00636EF5"/>
    <w:rsid w:val="00636FF1"/>
    <w:rsid w:val="00637260"/>
    <w:rsid w:val="006375AC"/>
    <w:rsid w:val="0063790B"/>
    <w:rsid w:val="00637B51"/>
    <w:rsid w:val="00637CE7"/>
    <w:rsid w:val="006402C6"/>
    <w:rsid w:val="00640386"/>
    <w:rsid w:val="0064055B"/>
    <w:rsid w:val="006406DD"/>
    <w:rsid w:val="0064098F"/>
    <w:rsid w:val="00640DF1"/>
    <w:rsid w:val="00641419"/>
    <w:rsid w:val="00641462"/>
    <w:rsid w:val="006415A4"/>
    <w:rsid w:val="0064192E"/>
    <w:rsid w:val="00641A9A"/>
    <w:rsid w:val="00641AF8"/>
    <w:rsid w:val="00641D06"/>
    <w:rsid w:val="00641E72"/>
    <w:rsid w:val="0064218B"/>
    <w:rsid w:val="0064233D"/>
    <w:rsid w:val="006425AF"/>
    <w:rsid w:val="00642675"/>
    <w:rsid w:val="00642AAC"/>
    <w:rsid w:val="00642B9D"/>
    <w:rsid w:val="00642D86"/>
    <w:rsid w:val="00642E87"/>
    <w:rsid w:val="00642F81"/>
    <w:rsid w:val="006430BA"/>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DB"/>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2DD"/>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75B"/>
    <w:rsid w:val="00672786"/>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E9C"/>
    <w:rsid w:val="00674FA3"/>
    <w:rsid w:val="0067544C"/>
    <w:rsid w:val="0067582E"/>
    <w:rsid w:val="0067626C"/>
    <w:rsid w:val="006763DD"/>
    <w:rsid w:val="00676B2E"/>
    <w:rsid w:val="00676E71"/>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6D4"/>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E8D"/>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78C"/>
    <w:rsid w:val="00697FCB"/>
    <w:rsid w:val="006A01E4"/>
    <w:rsid w:val="006A05FB"/>
    <w:rsid w:val="006A06CB"/>
    <w:rsid w:val="006A104D"/>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60"/>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498"/>
    <w:rsid w:val="006A768E"/>
    <w:rsid w:val="006A7824"/>
    <w:rsid w:val="006A7B22"/>
    <w:rsid w:val="006A7B8E"/>
    <w:rsid w:val="006A7BF6"/>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0A6"/>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C57"/>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7DC"/>
    <w:rsid w:val="006C79A6"/>
    <w:rsid w:val="006D0724"/>
    <w:rsid w:val="006D07C4"/>
    <w:rsid w:val="006D0D47"/>
    <w:rsid w:val="006D1661"/>
    <w:rsid w:val="006D16D6"/>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24F"/>
    <w:rsid w:val="006D554A"/>
    <w:rsid w:val="006D59BD"/>
    <w:rsid w:val="006D5DCB"/>
    <w:rsid w:val="006D6050"/>
    <w:rsid w:val="006D63CD"/>
    <w:rsid w:val="006D6DC6"/>
    <w:rsid w:val="006D74B9"/>
    <w:rsid w:val="006D778E"/>
    <w:rsid w:val="006D7B92"/>
    <w:rsid w:val="006D7EA7"/>
    <w:rsid w:val="006D7F77"/>
    <w:rsid w:val="006E03FA"/>
    <w:rsid w:val="006E0607"/>
    <w:rsid w:val="006E0A11"/>
    <w:rsid w:val="006E0D1A"/>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8C"/>
    <w:rsid w:val="006E4DE4"/>
    <w:rsid w:val="006E56E1"/>
    <w:rsid w:val="006E57C8"/>
    <w:rsid w:val="006E5956"/>
    <w:rsid w:val="006E59F3"/>
    <w:rsid w:val="006E5C0F"/>
    <w:rsid w:val="006E5CDC"/>
    <w:rsid w:val="006E5EB2"/>
    <w:rsid w:val="006E5ED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A9"/>
    <w:rsid w:val="006F28D5"/>
    <w:rsid w:val="006F3074"/>
    <w:rsid w:val="006F30CE"/>
    <w:rsid w:val="006F3B6C"/>
    <w:rsid w:val="006F3DCB"/>
    <w:rsid w:val="006F42AB"/>
    <w:rsid w:val="006F45CC"/>
    <w:rsid w:val="006F46A8"/>
    <w:rsid w:val="006F46B2"/>
    <w:rsid w:val="006F4758"/>
    <w:rsid w:val="006F4BBA"/>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C5F"/>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68C"/>
    <w:rsid w:val="007028CE"/>
    <w:rsid w:val="00702C81"/>
    <w:rsid w:val="00703205"/>
    <w:rsid w:val="00703246"/>
    <w:rsid w:val="007032CD"/>
    <w:rsid w:val="0070354C"/>
    <w:rsid w:val="007037D4"/>
    <w:rsid w:val="00703F3B"/>
    <w:rsid w:val="00704400"/>
    <w:rsid w:val="007045CE"/>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92B"/>
    <w:rsid w:val="00715BB8"/>
    <w:rsid w:val="00715E3D"/>
    <w:rsid w:val="007164C6"/>
    <w:rsid w:val="00716566"/>
    <w:rsid w:val="0071669F"/>
    <w:rsid w:val="0071679A"/>
    <w:rsid w:val="00716A2D"/>
    <w:rsid w:val="00716A51"/>
    <w:rsid w:val="00716D1D"/>
    <w:rsid w:val="00716E51"/>
    <w:rsid w:val="00716F8B"/>
    <w:rsid w:val="007171E1"/>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C3C"/>
    <w:rsid w:val="00721E62"/>
    <w:rsid w:val="0072293C"/>
    <w:rsid w:val="00722AC8"/>
    <w:rsid w:val="0072363E"/>
    <w:rsid w:val="0072394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E9B"/>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FF"/>
    <w:rsid w:val="00746EED"/>
    <w:rsid w:val="00747205"/>
    <w:rsid w:val="00747865"/>
    <w:rsid w:val="007478FB"/>
    <w:rsid w:val="00747D55"/>
    <w:rsid w:val="00747EEA"/>
    <w:rsid w:val="0075037B"/>
    <w:rsid w:val="0075059C"/>
    <w:rsid w:val="0075097E"/>
    <w:rsid w:val="0075098E"/>
    <w:rsid w:val="00750D41"/>
    <w:rsid w:val="00750D69"/>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5060"/>
    <w:rsid w:val="00755873"/>
    <w:rsid w:val="00755A94"/>
    <w:rsid w:val="00755D75"/>
    <w:rsid w:val="00755DF4"/>
    <w:rsid w:val="00755EA8"/>
    <w:rsid w:val="0075693F"/>
    <w:rsid w:val="00756D91"/>
    <w:rsid w:val="00756E01"/>
    <w:rsid w:val="00756F95"/>
    <w:rsid w:val="00757044"/>
    <w:rsid w:val="00757334"/>
    <w:rsid w:val="00757350"/>
    <w:rsid w:val="007600B4"/>
    <w:rsid w:val="007602DA"/>
    <w:rsid w:val="0076032C"/>
    <w:rsid w:val="007603A2"/>
    <w:rsid w:val="00760504"/>
    <w:rsid w:val="007607FC"/>
    <w:rsid w:val="0076085E"/>
    <w:rsid w:val="00760B3C"/>
    <w:rsid w:val="00760D40"/>
    <w:rsid w:val="00760D8E"/>
    <w:rsid w:val="00760DC7"/>
    <w:rsid w:val="00761735"/>
    <w:rsid w:val="00761740"/>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D99"/>
    <w:rsid w:val="00763F8F"/>
    <w:rsid w:val="00763FBA"/>
    <w:rsid w:val="007647E4"/>
    <w:rsid w:val="007649EF"/>
    <w:rsid w:val="00764C79"/>
    <w:rsid w:val="00764FDA"/>
    <w:rsid w:val="00765074"/>
    <w:rsid w:val="007654B9"/>
    <w:rsid w:val="007655DC"/>
    <w:rsid w:val="00765904"/>
    <w:rsid w:val="007659E4"/>
    <w:rsid w:val="00765DA8"/>
    <w:rsid w:val="00765DC8"/>
    <w:rsid w:val="00765EE2"/>
    <w:rsid w:val="00766138"/>
    <w:rsid w:val="00766157"/>
    <w:rsid w:val="007665D5"/>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3E7"/>
    <w:rsid w:val="0077453B"/>
    <w:rsid w:val="00774846"/>
    <w:rsid w:val="00774A99"/>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1DE"/>
    <w:rsid w:val="00780201"/>
    <w:rsid w:val="00780410"/>
    <w:rsid w:val="007806BB"/>
    <w:rsid w:val="007806D2"/>
    <w:rsid w:val="00780B2B"/>
    <w:rsid w:val="00780C43"/>
    <w:rsid w:val="00780E37"/>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4D6F"/>
    <w:rsid w:val="00785081"/>
    <w:rsid w:val="0078533B"/>
    <w:rsid w:val="007854B9"/>
    <w:rsid w:val="007854F8"/>
    <w:rsid w:val="00785EDE"/>
    <w:rsid w:val="00785F2B"/>
    <w:rsid w:val="00785F3C"/>
    <w:rsid w:val="00787577"/>
    <w:rsid w:val="00787744"/>
    <w:rsid w:val="007879FF"/>
    <w:rsid w:val="00787A3F"/>
    <w:rsid w:val="00787AD4"/>
    <w:rsid w:val="00787B40"/>
    <w:rsid w:val="00787EAA"/>
    <w:rsid w:val="00790E5C"/>
    <w:rsid w:val="00791242"/>
    <w:rsid w:val="007912AB"/>
    <w:rsid w:val="00792342"/>
    <w:rsid w:val="007929EE"/>
    <w:rsid w:val="00792C9F"/>
    <w:rsid w:val="00793138"/>
    <w:rsid w:val="0079350D"/>
    <w:rsid w:val="00793965"/>
    <w:rsid w:val="00793998"/>
    <w:rsid w:val="007939B7"/>
    <w:rsid w:val="00794161"/>
    <w:rsid w:val="007941E4"/>
    <w:rsid w:val="0079422D"/>
    <w:rsid w:val="0079439A"/>
    <w:rsid w:val="00794AF8"/>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643"/>
    <w:rsid w:val="007B1886"/>
    <w:rsid w:val="007B1B15"/>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9D"/>
    <w:rsid w:val="007D15A7"/>
    <w:rsid w:val="007D1660"/>
    <w:rsid w:val="007D1883"/>
    <w:rsid w:val="007D1A85"/>
    <w:rsid w:val="007D28AC"/>
    <w:rsid w:val="007D32CC"/>
    <w:rsid w:val="007D3A02"/>
    <w:rsid w:val="007D3CBB"/>
    <w:rsid w:val="007D3D4E"/>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D7F48"/>
    <w:rsid w:val="007E005A"/>
    <w:rsid w:val="007E017E"/>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88E"/>
    <w:rsid w:val="007F3D45"/>
    <w:rsid w:val="007F4238"/>
    <w:rsid w:val="007F436E"/>
    <w:rsid w:val="007F4955"/>
    <w:rsid w:val="007F4D62"/>
    <w:rsid w:val="007F4D82"/>
    <w:rsid w:val="007F533A"/>
    <w:rsid w:val="007F5636"/>
    <w:rsid w:val="007F576E"/>
    <w:rsid w:val="007F5DF4"/>
    <w:rsid w:val="007F6086"/>
    <w:rsid w:val="007F6112"/>
    <w:rsid w:val="007F61E7"/>
    <w:rsid w:val="007F6726"/>
    <w:rsid w:val="007F6B36"/>
    <w:rsid w:val="007F6B6A"/>
    <w:rsid w:val="007F700D"/>
    <w:rsid w:val="007F7259"/>
    <w:rsid w:val="007F78C2"/>
    <w:rsid w:val="007F7AC0"/>
    <w:rsid w:val="007F7CAF"/>
    <w:rsid w:val="008001C5"/>
    <w:rsid w:val="008004E6"/>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84"/>
    <w:rsid w:val="00817194"/>
    <w:rsid w:val="00817603"/>
    <w:rsid w:val="008179B1"/>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FAA"/>
    <w:rsid w:val="008260EA"/>
    <w:rsid w:val="0082637A"/>
    <w:rsid w:val="0082655E"/>
    <w:rsid w:val="00826805"/>
    <w:rsid w:val="0082690B"/>
    <w:rsid w:val="00826F33"/>
    <w:rsid w:val="008279FA"/>
    <w:rsid w:val="00827A1B"/>
    <w:rsid w:val="0083058B"/>
    <w:rsid w:val="00830849"/>
    <w:rsid w:val="00830929"/>
    <w:rsid w:val="00830AF4"/>
    <w:rsid w:val="00830D78"/>
    <w:rsid w:val="00830E6E"/>
    <w:rsid w:val="00830FCD"/>
    <w:rsid w:val="00831371"/>
    <w:rsid w:val="00831590"/>
    <w:rsid w:val="008315D0"/>
    <w:rsid w:val="00831DAC"/>
    <w:rsid w:val="008320DD"/>
    <w:rsid w:val="00832171"/>
    <w:rsid w:val="0083231B"/>
    <w:rsid w:val="008325C2"/>
    <w:rsid w:val="00832700"/>
    <w:rsid w:val="00832982"/>
    <w:rsid w:val="008329A9"/>
    <w:rsid w:val="00832BE4"/>
    <w:rsid w:val="00832DA8"/>
    <w:rsid w:val="00832EF1"/>
    <w:rsid w:val="008330A6"/>
    <w:rsid w:val="008331FD"/>
    <w:rsid w:val="00833252"/>
    <w:rsid w:val="008332AE"/>
    <w:rsid w:val="00833458"/>
    <w:rsid w:val="00833659"/>
    <w:rsid w:val="0083386C"/>
    <w:rsid w:val="00833A34"/>
    <w:rsid w:val="00834086"/>
    <w:rsid w:val="0083432A"/>
    <w:rsid w:val="0083448B"/>
    <w:rsid w:val="00834736"/>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ED1"/>
    <w:rsid w:val="00843F75"/>
    <w:rsid w:val="0084447A"/>
    <w:rsid w:val="0084473C"/>
    <w:rsid w:val="00844A65"/>
    <w:rsid w:val="00844B7F"/>
    <w:rsid w:val="00844F25"/>
    <w:rsid w:val="00845198"/>
    <w:rsid w:val="0084534D"/>
    <w:rsid w:val="008457B9"/>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6C9C"/>
    <w:rsid w:val="0085725A"/>
    <w:rsid w:val="00857711"/>
    <w:rsid w:val="00857A8F"/>
    <w:rsid w:val="00857AD2"/>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6BF6"/>
    <w:rsid w:val="008671D3"/>
    <w:rsid w:val="00867902"/>
    <w:rsid w:val="00867923"/>
    <w:rsid w:val="00867B26"/>
    <w:rsid w:val="00870415"/>
    <w:rsid w:val="0087057B"/>
    <w:rsid w:val="00870E8A"/>
    <w:rsid w:val="00870EE7"/>
    <w:rsid w:val="00871284"/>
    <w:rsid w:val="00871484"/>
    <w:rsid w:val="008716D0"/>
    <w:rsid w:val="00871C98"/>
    <w:rsid w:val="00871D19"/>
    <w:rsid w:val="00871FB4"/>
    <w:rsid w:val="00872CF4"/>
    <w:rsid w:val="008734ED"/>
    <w:rsid w:val="00873585"/>
    <w:rsid w:val="008735FB"/>
    <w:rsid w:val="00873690"/>
    <w:rsid w:val="008736EC"/>
    <w:rsid w:val="008738CA"/>
    <w:rsid w:val="00873E76"/>
    <w:rsid w:val="008745D7"/>
    <w:rsid w:val="008745FD"/>
    <w:rsid w:val="0087491B"/>
    <w:rsid w:val="00874A47"/>
    <w:rsid w:val="00874D4B"/>
    <w:rsid w:val="008752CD"/>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DA2"/>
    <w:rsid w:val="00877E1C"/>
    <w:rsid w:val="00877E66"/>
    <w:rsid w:val="0088019A"/>
    <w:rsid w:val="008802A3"/>
    <w:rsid w:val="00880677"/>
    <w:rsid w:val="0088083E"/>
    <w:rsid w:val="00880898"/>
    <w:rsid w:val="00880979"/>
    <w:rsid w:val="00881009"/>
    <w:rsid w:val="00881035"/>
    <w:rsid w:val="00882262"/>
    <w:rsid w:val="0088227B"/>
    <w:rsid w:val="0088240E"/>
    <w:rsid w:val="0088245B"/>
    <w:rsid w:val="008825B6"/>
    <w:rsid w:val="00882803"/>
    <w:rsid w:val="00882B58"/>
    <w:rsid w:val="00882C28"/>
    <w:rsid w:val="00884383"/>
    <w:rsid w:val="00885115"/>
    <w:rsid w:val="00885C77"/>
    <w:rsid w:val="00885F29"/>
    <w:rsid w:val="008874E0"/>
    <w:rsid w:val="00887637"/>
    <w:rsid w:val="00887801"/>
    <w:rsid w:val="00887F20"/>
    <w:rsid w:val="00887F85"/>
    <w:rsid w:val="00890426"/>
    <w:rsid w:val="0089042B"/>
    <w:rsid w:val="00890671"/>
    <w:rsid w:val="00890814"/>
    <w:rsid w:val="008909C0"/>
    <w:rsid w:val="00890BAD"/>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61B"/>
    <w:rsid w:val="008A0AED"/>
    <w:rsid w:val="008A0CFA"/>
    <w:rsid w:val="008A0DAD"/>
    <w:rsid w:val="008A107B"/>
    <w:rsid w:val="008A154D"/>
    <w:rsid w:val="008A15C9"/>
    <w:rsid w:val="008A178F"/>
    <w:rsid w:val="008A1991"/>
    <w:rsid w:val="008A1A81"/>
    <w:rsid w:val="008A1A8A"/>
    <w:rsid w:val="008A1C8C"/>
    <w:rsid w:val="008A1F6B"/>
    <w:rsid w:val="008A2579"/>
    <w:rsid w:val="008A2A5A"/>
    <w:rsid w:val="008A2A82"/>
    <w:rsid w:val="008A2DF8"/>
    <w:rsid w:val="008A2E42"/>
    <w:rsid w:val="008A30BC"/>
    <w:rsid w:val="008A35BF"/>
    <w:rsid w:val="008A3667"/>
    <w:rsid w:val="008A38F9"/>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462"/>
    <w:rsid w:val="008A75C6"/>
    <w:rsid w:val="008A7684"/>
    <w:rsid w:val="008A7A3B"/>
    <w:rsid w:val="008A7F80"/>
    <w:rsid w:val="008B001C"/>
    <w:rsid w:val="008B0292"/>
    <w:rsid w:val="008B035A"/>
    <w:rsid w:val="008B135D"/>
    <w:rsid w:val="008B1A50"/>
    <w:rsid w:val="008B1A75"/>
    <w:rsid w:val="008B2056"/>
    <w:rsid w:val="008B20FD"/>
    <w:rsid w:val="008B2134"/>
    <w:rsid w:val="008B27C9"/>
    <w:rsid w:val="008B2800"/>
    <w:rsid w:val="008B2B89"/>
    <w:rsid w:val="008B2D9D"/>
    <w:rsid w:val="008B2E9D"/>
    <w:rsid w:val="008B2ED8"/>
    <w:rsid w:val="008B319A"/>
    <w:rsid w:val="008B328D"/>
    <w:rsid w:val="008B4056"/>
    <w:rsid w:val="008B4216"/>
    <w:rsid w:val="008B4612"/>
    <w:rsid w:val="008B4954"/>
    <w:rsid w:val="008B4CC3"/>
    <w:rsid w:val="008B4F25"/>
    <w:rsid w:val="008B5030"/>
    <w:rsid w:val="008B57E6"/>
    <w:rsid w:val="008B5D4A"/>
    <w:rsid w:val="008B668D"/>
    <w:rsid w:val="008B6812"/>
    <w:rsid w:val="008B6B87"/>
    <w:rsid w:val="008B6CBA"/>
    <w:rsid w:val="008B6E94"/>
    <w:rsid w:val="008B7220"/>
    <w:rsid w:val="008B740C"/>
    <w:rsid w:val="008B74C6"/>
    <w:rsid w:val="008B78D8"/>
    <w:rsid w:val="008B7B13"/>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49E"/>
    <w:rsid w:val="008C4557"/>
    <w:rsid w:val="008C465E"/>
    <w:rsid w:val="008C46AF"/>
    <w:rsid w:val="008C4771"/>
    <w:rsid w:val="008C4B6B"/>
    <w:rsid w:val="008C4C9E"/>
    <w:rsid w:val="008C4D57"/>
    <w:rsid w:val="008C4E07"/>
    <w:rsid w:val="008C52E6"/>
    <w:rsid w:val="008C560B"/>
    <w:rsid w:val="008C57B4"/>
    <w:rsid w:val="008C5917"/>
    <w:rsid w:val="008C5B51"/>
    <w:rsid w:val="008C5B8B"/>
    <w:rsid w:val="008C5D09"/>
    <w:rsid w:val="008C5D1F"/>
    <w:rsid w:val="008C6507"/>
    <w:rsid w:val="008C6670"/>
    <w:rsid w:val="008C709C"/>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0E5"/>
    <w:rsid w:val="008E33FC"/>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784"/>
    <w:rsid w:val="008E7920"/>
    <w:rsid w:val="008E7A78"/>
    <w:rsid w:val="008E7BF6"/>
    <w:rsid w:val="008E7C1A"/>
    <w:rsid w:val="008E7C41"/>
    <w:rsid w:val="008E7DF3"/>
    <w:rsid w:val="008F0D03"/>
    <w:rsid w:val="008F0DD4"/>
    <w:rsid w:val="008F11C5"/>
    <w:rsid w:val="008F17A9"/>
    <w:rsid w:val="008F1816"/>
    <w:rsid w:val="008F1830"/>
    <w:rsid w:val="008F197B"/>
    <w:rsid w:val="008F1BCC"/>
    <w:rsid w:val="008F29E5"/>
    <w:rsid w:val="008F2C3F"/>
    <w:rsid w:val="008F2DEA"/>
    <w:rsid w:val="008F3062"/>
    <w:rsid w:val="008F33EC"/>
    <w:rsid w:val="008F36A1"/>
    <w:rsid w:val="008F3E5D"/>
    <w:rsid w:val="008F4702"/>
    <w:rsid w:val="008F4771"/>
    <w:rsid w:val="008F48B7"/>
    <w:rsid w:val="008F4A12"/>
    <w:rsid w:val="008F4F81"/>
    <w:rsid w:val="008F5247"/>
    <w:rsid w:val="008F5252"/>
    <w:rsid w:val="008F55DE"/>
    <w:rsid w:val="008F5A11"/>
    <w:rsid w:val="008F6495"/>
    <w:rsid w:val="008F65EF"/>
    <w:rsid w:val="008F67AD"/>
    <w:rsid w:val="008F686C"/>
    <w:rsid w:val="008F770F"/>
    <w:rsid w:val="008F7B90"/>
    <w:rsid w:val="008F7E45"/>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BAE"/>
    <w:rsid w:val="00906145"/>
    <w:rsid w:val="00906154"/>
    <w:rsid w:val="00906476"/>
    <w:rsid w:val="00906C2E"/>
    <w:rsid w:val="00906DA6"/>
    <w:rsid w:val="00906E84"/>
    <w:rsid w:val="00907069"/>
    <w:rsid w:val="00907119"/>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4B"/>
    <w:rsid w:val="00912266"/>
    <w:rsid w:val="009122D6"/>
    <w:rsid w:val="00912D99"/>
    <w:rsid w:val="00912E16"/>
    <w:rsid w:val="00913346"/>
    <w:rsid w:val="00913355"/>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CF3"/>
    <w:rsid w:val="00916E6B"/>
    <w:rsid w:val="00916F8D"/>
    <w:rsid w:val="00917178"/>
    <w:rsid w:val="0091754C"/>
    <w:rsid w:val="00917D02"/>
    <w:rsid w:val="0092029F"/>
    <w:rsid w:val="0092031D"/>
    <w:rsid w:val="00920671"/>
    <w:rsid w:val="00920AF7"/>
    <w:rsid w:val="00920D8F"/>
    <w:rsid w:val="00920E6C"/>
    <w:rsid w:val="00921784"/>
    <w:rsid w:val="009219EC"/>
    <w:rsid w:val="00921EE4"/>
    <w:rsid w:val="00922375"/>
    <w:rsid w:val="00922B84"/>
    <w:rsid w:val="00922DEC"/>
    <w:rsid w:val="00922DF6"/>
    <w:rsid w:val="00923056"/>
    <w:rsid w:val="009234B5"/>
    <w:rsid w:val="00923570"/>
    <w:rsid w:val="00923BE1"/>
    <w:rsid w:val="00923CBE"/>
    <w:rsid w:val="00923CC4"/>
    <w:rsid w:val="00924435"/>
    <w:rsid w:val="00924509"/>
    <w:rsid w:val="009245E9"/>
    <w:rsid w:val="009249B9"/>
    <w:rsid w:val="00924B0D"/>
    <w:rsid w:val="00924C09"/>
    <w:rsid w:val="00924E70"/>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64C"/>
    <w:rsid w:val="00935718"/>
    <w:rsid w:val="00935C81"/>
    <w:rsid w:val="009360E9"/>
    <w:rsid w:val="009362CD"/>
    <w:rsid w:val="009363B8"/>
    <w:rsid w:val="00936420"/>
    <w:rsid w:val="009366EF"/>
    <w:rsid w:val="009368E9"/>
    <w:rsid w:val="00936AF8"/>
    <w:rsid w:val="00936B14"/>
    <w:rsid w:val="00936FD3"/>
    <w:rsid w:val="009371F0"/>
    <w:rsid w:val="0093731A"/>
    <w:rsid w:val="00937700"/>
    <w:rsid w:val="00937993"/>
    <w:rsid w:val="00937A47"/>
    <w:rsid w:val="00937AAB"/>
    <w:rsid w:val="00937D0A"/>
    <w:rsid w:val="00937D2B"/>
    <w:rsid w:val="0094005E"/>
    <w:rsid w:val="00940426"/>
    <w:rsid w:val="009407AA"/>
    <w:rsid w:val="00940D38"/>
    <w:rsid w:val="00940D49"/>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053"/>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6FA"/>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4CAA"/>
    <w:rsid w:val="00955A44"/>
    <w:rsid w:val="00955D5A"/>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B64"/>
    <w:rsid w:val="00963CB0"/>
    <w:rsid w:val="00963E3C"/>
    <w:rsid w:val="0096427B"/>
    <w:rsid w:val="0096480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A00"/>
    <w:rsid w:val="00971B1C"/>
    <w:rsid w:val="00971B80"/>
    <w:rsid w:val="00971BD8"/>
    <w:rsid w:val="00971E52"/>
    <w:rsid w:val="009726EC"/>
    <w:rsid w:val="0097274E"/>
    <w:rsid w:val="00972852"/>
    <w:rsid w:val="00972AFB"/>
    <w:rsid w:val="00972B3E"/>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0A2"/>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78"/>
    <w:rsid w:val="0098420C"/>
    <w:rsid w:val="009849FC"/>
    <w:rsid w:val="00984ECB"/>
    <w:rsid w:val="00985480"/>
    <w:rsid w:val="009855B9"/>
    <w:rsid w:val="00985AB7"/>
    <w:rsid w:val="00986076"/>
    <w:rsid w:val="009862AE"/>
    <w:rsid w:val="009867F3"/>
    <w:rsid w:val="009870CB"/>
    <w:rsid w:val="00987475"/>
    <w:rsid w:val="00987DA4"/>
    <w:rsid w:val="00990196"/>
    <w:rsid w:val="00990808"/>
    <w:rsid w:val="00990ABB"/>
    <w:rsid w:val="00990B4D"/>
    <w:rsid w:val="00990B99"/>
    <w:rsid w:val="00990C7B"/>
    <w:rsid w:val="0099160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118"/>
    <w:rsid w:val="009937DA"/>
    <w:rsid w:val="009938AB"/>
    <w:rsid w:val="00993D6B"/>
    <w:rsid w:val="0099455B"/>
    <w:rsid w:val="00994603"/>
    <w:rsid w:val="00994E86"/>
    <w:rsid w:val="009952CF"/>
    <w:rsid w:val="00995947"/>
    <w:rsid w:val="00995962"/>
    <w:rsid w:val="00995C13"/>
    <w:rsid w:val="00995FC4"/>
    <w:rsid w:val="0099620F"/>
    <w:rsid w:val="009968A4"/>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DD1"/>
    <w:rsid w:val="009A3261"/>
    <w:rsid w:val="009A3AC3"/>
    <w:rsid w:val="009A3C29"/>
    <w:rsid w:val="009A3D15"/>
    <w:rsid w:val="009A3D42"/>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3D5"/>
    <w:rsid w:val="009B04C2"/>
    <w:rsid w:val="009B090E"/>
    <w:rsid w:val="009B0C1E"/>
    <w:rsid w:val="009B0D8A"/>
    <w:rsid w:val="009B0FDB"/>
    <w:rsid w:val="009B0FE8"/>
    <w:rsid w:val="009B118E"/>
    <w:rsid w:val="009B1D75"/>
    <w:rsid w:val="009B2407"/>
    <w:rsid w:val="009B2DAC"/>
    <w:rsid w:val="009B3442"/>
    <w:rsid w:val="009B3F1B"/>
    <w:rsid w:val="009B3F56"/>
    <w:rsid w:val="009B3F8E"/>
    <w:rsid w:val="009B4222"/>
    <w:rsid w:val="009B4231"/>
    <w:rsid w:val="009B45F3"/>
    <w:rsid w:val="009B48D7"/>
    <w:rsid w:val="009B4BDC"/>
    <w:rsid w:val="009B4D3E"/>
    <w:rsid w:val="009B4D6A"/>
    <w:rsid w:val="009B4D6B"/>
    <w:rsid w:val="009B5033"/>
    <w:rsid w:val="009B53D0"/>
    <w:rsid w:val="009B5704"/>
    <w:rsid w:val="009B5950"/>
    <w:rsid w:val="009B5B52"/>
    <w:rsid w:val="009B610D"/>
    <w:rsid w:val="009B6206"/>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69"/>
    <w:rsid w:val="009C3387"/>
    <w:rsid w:val="009C3DEF"/>
    <w:rsid w:val="009C3E13"/>
    <w:rsid w:val="009C4428"/>
    <w:rsid w:val="009C4543"/>
    <w:rsid w:val="009C49BB"/>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AFD"/>
    <w:rsid w:val="009D6B23"/>
    <w:rsid w:val="009D7320"/>
    <w:rsid w:val="009D759A"/>
    <w:rsid w:val="009D78BF"/>
    <w:rsid w:val="009D7A8F"/>
    <w:rsid w:val="009D7BBB"/>
    <w:rsid w:val="009D7D3C"/>
    <w:rsid w:val="009D7E59"/>
    <w:rsid w:val="009E0304"/>
    <w:rsid w:val="009E0394"/>
    <w:rsid w:val="009E08C1"/>
    <w:rsid w:val="009E10D6"/>
    <w:rsid w:val="009E1366"/>
    <w:rsid w:val="009E13EB"/>
    <w:rsid w:val="009E1CDC"/>
    <w:rsid w:val="009E20AF"/>
    <w:rsid w:val="009E2F05"/>
    <w:rsid w:val="009E2F1B"/>
    <w:rsid w:val="009E3297"/>
    <w:rsid w:val="009E32A7"/>
    <w:rsid w:val="009E3645"/>
    <w:rsid w:val="009E36AA"/>
    <w:rsid w:val="009E36F6"/>
    <w:rsid w:val="009E389F"/>
    <w:rsid w:val="009E3C3B"/>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639"/>
    <w:rsid w:val="009E671D"/>
    <w:rsid w:val="009E68BC"/>
    <w:rsid w:val="009E74B0"/>
    <w:rsid w:val="009E74FC"/>
    <w:rsid w:val="009E7517"/>
    <w:rsid w:val="009E76B5"/>
    <w:rsid w:val="009E7B59"/>
    <w:rsid w:val="009F001C"/>
    <w:rsid w:val="009F00DF"/>
    <w:rsid w:val="009F0377"/>
    <w:rsid w:val="009F05BB"/>
    <w:rsid w:val="009F088F"/>
    <w:rsid w:val="009F0B05"/>
    <w:rsid w:val="009F0EB0"/>
    <w:rsid w:val="009F0F71"/>
    <w:rsid w:val="009F12D3"/>
    <w:rsid w:val="009F14E7"/>
    <w:rsid w:val="009F1FD1"/>
    <w:rsid w:val="009F2099"/>
    <w:rsid w:val="009F20DD"/>
    <w:rsid w:val="009F27E5"/>
    <w:rsid w:val="009F2D1B"/>
    <w:rsid w:val="009F2E7F"/>
    <w:rsid w:val="009F3029"/>
    <w:rsid w:val="009F3457"/>
    <w:rsid w:val="009F3718"/>
    <w:rsid w:val="009F37B7"/>
    <w:rsid w:val="009F3B91"/>
    <w:rsid w:val="009F3C23"/>
    <w:rsid w:val="009F3CF2"/>
    <w:rsid w:val="009F4006"/>
    <w:rsid w:val="009F43D7"/>
    <w:rsid w:val="009F4558"/>
    <w:rsid w:val="009F459E"/>
    <w:rsid w:val="009F4795"/>
    <w:rsid w:val="009F4F00"/>
    <w:rsid w:val="009F518D"/>
    <w:rsid w:val="009F5194"/>
    <w:rsid w:val="009F51E6"/>
    <w:rsid w:val="009F5272"/>
    <w:rsid w:val="009F5767"/>
    <w:rsid w:val="009F5967"/>
    <w:rsid w:val="009F5D92"/>
    <w:rsid w:val="009F6364"/>
    <w:rsid w:val="009F6532"/>
    <w:rsid w:val="009F6587"/>
    <w:rsid w:val="009F68B4"/>
    <w:rsid w:val="009F6979"/>
    <w:rsid w:val="009F6FD2"/>
    <w:rsid w:val="009F71DE"/>
    <w:rsid w:val="009F7216"/>
    <w:rsid w:val="009F734F"/>
    <w:rsid w:val="009F75C1"/>
    <w:rsid w:val="009F773F"/>
    <w:rsid w:val="009F7D46"/>
    <w:rsid w:val="009F7D76"/>
    <w:rsid w:val="009F7E99"/>
    <w:rsid w:val="00A0018D"/>
    <w:rsid w:val="00A00350"/>
    <w:rsid w:val="00A0050A"/>
    <w:rsid w:val="00A00ABC"/>
    <w:rsid w:val="00A00E87"/>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1"/>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D1"/>
    <w:rsid w:val="00A10704"/>
    <w:rsid w:val="00A10AE9"/>
    <w:rsid w:val="00A10B70"/>
    <w:rsid w:val="00A10CB7"/>
    <w:rsid w:val="00A10D61"/>
    <w:rsid w:val="00A10D89"/>
    <w:rsid w:val="00A10F02"/>
    <w:rsid w:val="00A10F0E"/>
    <w:rsid w:val="00A1114C"/>
    <w:rsid w:val="00A11371"/>
    <w:rsid w:val="00A11424"/>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4EE"/>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AB4"/>
    <w:rsid w:val="00A17E13"/>
    <w:rsid w:val="00A17EE6"/>
    <w:rsid w:val="00A202B4"/>
    <w:rsid w:val="00A205C6"/>
    <w:rsid w:val="00A20C69"/>
    <w:rsid w:val="00A20E10"/>
    <w:rsid w:val="00A21604"/>
    <w:rsid w:val="00A21C0F"/>
    <w:rsid w:val="00A21D78"/>
    <w:rsid w:val="00A21EC5"/>
    <w:rsid w:val="00A22159"/>
    <w:rsid w:val="00A222D9"/>
    <w:rsid w:val="00A224EC"/>
    <w:rsid w:val="00A22D63"/>
    <w:rsid w:val="00A22EAF"/>
    <w:rsid w:val="00A22FD1"/>
    <w:rsid w:val="00A22FDD"/>
    <w:rsid w:val="00A2306B"/>
    <w:rsid w:val="00A2311F"/>
    <w:rsid w:val="00A2322F"/>
    <w:rsid w:val="00A23789"/>
    <w:rsid w:val="00A23908"/>
    <w:rsid w:val="00A239D1"/>
    <w:rsid w:val="00A23D7E"/>
    <w:rsid w:val="00A23E5E"/>
    <w:rsid w:val="00A2423A"/>
    <w:rsid w:val="00A243D9"/>
    <w:rsid w:val="00A2458D"/>
    <w:rsid w:val="00A246B6"/>
    <w:rsid w:val="00A24968"/>
    <w:rsid w:val="00A251FC"/>
    <w:rsid w:val="00A252E3"/>
    <w:rsid w:val="00A25440"/>
    <w:rsid w:val="00A254B2"/>
    <w:rsid w:val="00A2560E"/>
    <w:rsid w:val="00A256FE"/>
    <w:rsid w:val="00A25B46"/>
    <w:rsid w:val="00A26200"/>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4A9"/>
    <w:rsid w:val="00A3277A"/>
    <w:rsid w:val="00A334AE"/>
    <w:rsid w:val="00A334B6"/>
    <w:rsid w:val="00A3351E"/>
    <w:rsid w:val="00A340A1"/>
    <w:rsid w:val="00A34147"/>
    <w:rsid w:val="00A34354"/>
    <w:rsid w:val="00A34490"/>
    <w:rsid w:val="00A345A2"/>
    <w:rsid w:val="00A34F98"/>
    <w:rsid w:val="00A35229"/>
    <w:rsid w:val="00A35465"/>
    <w:rsid w:val="00A35872"/>
    <w:rsid w:val="00A35D6A"/>
    <w:rsid w:val="00A3663A"/>
    <w:rsid w:val="00A367BA"/>
    <w:rsid w:val="00A36C6A"/>
    <w:rsid w:val="00A37003"/>
    <w:rsid w:val="00A371DB"/>
    <w:rsid w:val="00A3761A"/>
    <w:rsid w:val="00A376E5"/>
    <w:rsid w:val="00A37852"/>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4ED"/>
    <w:rsid w:val="00A55849"/>
    <w:rsid w:val="00A55916"/>
    <w:rsid w:val="00A55B26"/>
    <w:rsid w:val="00A55D44"/>
    <w:rsid w:val="00A560B2"/>
    <w:rsid w:val="00A5623C"/>
    <w:rsid w:val="00A568F0"/>
    <w:rsid w:val="00A569FF"/>
    <w:rsid w:val="00A56CF0"/>
    <w:rsid w:val="00A57128"/>
    <w:rsid w:val="00A57624"/>
    <w:rsid w:val="00A57A27"/>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10"/>
    <w:rsid w:val="00A63158"/>
    <w:rsid w:val="00A6318C"/>
    <w:rsid w:val="00A635B4"/>
    <w:rsid w:val="00A63985"/>
    <w:rsid w:val="00A63B3A"/>
    <w:rsid w:val="00A63C90"/>
    <w:rsid w:val="00A63DD5"/>
    <w:rsid w:val="00A64469"/>
    <w:rsid w:val="00A64504"/>
    <w:rsid w:val="00A64655"/>
    <w:rsid w:val="00A647F3"/>
    <w:rsid w:val="00A6480F"/>
    <w:rsid w:val="00A64A41"/>
    <w:rsid w:val="00A64B50"/>
    <w:rsid w:val="00A64D6C"/>
    <w:rsid w:val="00A6512C"/>
    <w:rsid w:val="00A65134"/>
    <w:rsid w:val="00A65E28"/>
    <w:rsid w:val="00A65F84"/>
    <w:rsid w:val="00A660FC"/>
    <w:rsid w:val="00A6666C"/>
    <w:rsid w:val="00A66715"/>
    <w:rsid w:val="00A6687D"/>
    <w:rsid w:val="00A66A89"/>
    <w:rsid w:val="00A66ABB"/>
    <w:rsid w:val="00A701B8"/>
    <w:rsid w:val="00A7025A"/>
    <w:rsid w:val="00A702F7"/>
    <w:rsid w:val="00A70AEF"/>
    <w:rsid w:val="00A71191"/>
    <w:rsid w:val="00A713AA"/>
    <w:rsid w:val="00A71873"/>
    <w:rsid w:val="00A7196D"/>
    <w:rsid w:val="00A71A96"/>
    <w:rsid w:val="00A71CFD"/>
    <w:rsid w:val="00A71DF6"/>
    <w:rsid w:val="00A72055"/>
    <w:rsid w:val="00A72475"/>
    <w:rsid w:val="00A7274A"/>
    <w:rsid w:val="00A7297A"/>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5B5"/>
    <w:rsid w:val="00A815CD"/>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3996"/>
    <w:rsid w:val="00A940A7"/>
    <w:rsid w:val="00A947E5"/>
    <w:rsid w:val="00A958B6"/>
    <w:rsid w:val="00A95E00"/>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00C"/>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DDF"/>
    <w:rsid w:val="00AB0EBE"/>
    <w:rsid w:val="00AB0FD6"/>
    <w:rsid w:val="00AB12A4"/>
    <w:rsid w:val="00AB1A0A"/>
    <w:rsid w:val="00AB1ED7"/>
    <w:rsid w:val="00AB1EF9"/>
    <w:rsid w:val="00AB2111"/>
    <w:rsid w:val="00AB25F7"/>
    <w:rsid w:val="00AB2ADE"/>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AEE"/>
    <w:rsid w:val="00AB6D2B"/>
    <w:rsid w:val="00AB6D43"/>
    <w:rsid w:val="00AB70CC"/>
    <w:rsid w:val="00AB77CA"/>
    <w:rsid w:val="00AB7896"/>
    <w:rsid w:val="00AB7AA0"/>
    <w:rsid w:val="00AB7BE4"/>
    <w:rsid w:val="00AB7C10"/>
    <w:rsid w:val="00AB7FBA"/>
    <w:rsid w:val="00AC0125"/>
    <w:rsid w:val="00AC05E5"/>
    <w:rsid w:val="00AC06B7"/>
    <w:rsid w:val="00AC0770"/>
    <w:rsid w:val="00AC0E39"/>
    <w:rsid w:val="00AC101A"/>
    <w:rsid w:val="00AC14FA"/>
    <w:rsid w:val="00AC15D7"/>
    <w:rsid w:val="00AC1BAC"/>
    <w:rsid w:val="00AC1C5B"/>
    <w:rsid w:val="00AC1DAE"/>
    <w:rsid w:val="00AC219A"/>
    <w:rsid w:val="00AC22CD"/>
    <w:rsid w:val="00AC2573"/>
    <w:rsid w:val="00AC2C23"/>
    <w:rsid w:val="00AC301B"/>
    <w:rsid w:val="00AC34B0"/>
    <w:rsid w:val="00AC37AE"/>
    <w:rsid w:val="00AC3CA2"/>
    <w:rsid w:val="00AC3FAA"/>
    <w:rsid w:val="00AC411A"/>
    <w:rsid w:val="00AC4225"/>
    <w:rsid w:val="00AC44BA"/>
    <w:rsid w:val="00AC470F"/>
    <w:rsid w:val="00AC48B1"/>
    <w:rsid w:val="00AC4CB6"/>
    <w:rsid w:val="00AC537C"/>
    <w:rsid w:val="00AC56CB"/>
    <w:rsid w:val="00AC5820"/>
    <w:rsid w:val="00AC62A4"/>
    <w:rsid w:val="00AC6DB4"/>
    <w:rsid w:val="00AC74CA"/>
    <w:rsid w:val="00AC79E9"/>
    <w:rsid w:val="00AC7AC5"/>
    <w:rsid w:val="00AD0B29"/>
    <w:rsid w:val="00AD17B4"/>
    <w:rsid w:val="00AD1CD8"/>
    <w:rsid w:val="00AD213E"/>
    <w:rsid w:val="00AD304D"/>
    <w:rsid w:val="00AD3551"/>
    <w:rsid w:val="00AD36F1"/>
    <w:rsid w:val="00AD378E"/>
    <w:rsid w:val="00AD382F"/>
    <w:rsid w:val="00AD3CE1"/>
    <w:rsid w:val="00AD4DCD"/>
    <w:rsid w:val="00AD510F"/>
    <w:rsid w:val="00AD51F8"/>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5E4B"/>
    <w:rsid w:val="00AE6047"/>
    <w:rsid w:val="00AE60BA"/>
    <w:rsid w:val="00AE631B"/>
    <w:rsid w:val="00AE6532"/>
    <w:rsid w:val="00AE65E3"/>
    <w:rsid w:val="00AE678F"/>
    <w:rsid w:val="00AE687D"/>
    <w:rsid w:val="00AE6A62"/>
    <w:rsid w:val="00AE6E2C"/>
    <w:rsid w:val="00AE6F6C"/>
    <w:rsid w:val="00AE6F93"/>
    <w:rsid w:val="00AE70F6"/>
    <w:rsid w:val="00AE7AB7"/>
    <w:rsid w:val="00AE7C40"/>
    <w:rsid w:val="00AE7CAC"/>
    <w:rsid w:val="00AF0820"/>
    <w:rsid w:val="00AF0841"/>
    <w:rsid w:val="00AF086F"/>
    <w:rsid w:val="00AF095C"/>
    <w:rsid w:val="00AF0F64"/>
    <w:rsid w:val="00AF11C7"/>
    <w:rsid w:val="00AF1284"/>
    <w:rsid w:val="00AF148A"/>
    <w:rsid w:val="00AF171F"/>
    <w:rsid w:val="00AF1748"/>
    <w:rsid w:val="00AF19DF"/>
    <w:rsid w:val="00AF1A12"/>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129"/>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E8"/>
    <w:rsid w:val="00B013A1"/>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175"/>
    <w:rsid w:val="00B0638A"/>
    <w:rsid w:val="00B06511"/>
    <w:rsid w:val="00B06656"/>
    <w:rsid w:val="00B06713"/>
    <w:rsid w:val="00B068D8"/>
    <w:rsid w:val="00B069E4"/>
    <w:rsid w:val="00B07642"/>
    <w:rsid w:val="00B076D1"/>
    <w:rsid w:val="00B100AE"/>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17BBD"/>
    <w:rsid w:val="00B20446"/>
    <w:rsid w:val="00B20984"/>
    <w:rsid w:val="00B20F35"/>
    <w:rsid w:val="00B21519"/>
    <w:rsid w:val="00B21D31"/>
    <w:rsid w:val="00B22359"/>
    <w:rsid w:val="00B228CC"/>
    <w:rsid w:val="00B22D53"/>
    <w:rsid w:val="00B22F00"/>
    <w:rsid w:val="00B22F21"/>
    <w:rsid w:val="00B231E6"/>
    <w:rsid w:val="00B23994"/>
    <w:rsid w:val="00B23ABF"/>
    <w:rsid w:val="00B23B25"/>
    <w:rsid w:val="00B23CE7"/>
    <w:rsid w:val="00B240CD"/>
    <w:rsid w:val="00B2412F"/>
    <w:rsid w:val="00B2439C"/>
    <w:rsid w:val="00B24D06"/>
    <w:rsid w:val="00B24E64"/>
    <w:rsid w:val="00B24EF4"/>
    <w:rsid w:val="00B24FD9"/>
    <w:rsid w:val="00B253EC"/>
    <w:rsid w:val="00B25435"/>
    <w:rsid w:val="00B25821"/>
    <w:rsid w:val="00B25825"/>
    <w:rsid w:val="00B258BB"/>
    <w:rsid w:val="00B25AA0"/>
    <w:rsid w:val="00B25AED"/>
    <w:rsid w:val="00B26CA8"/>
    <w:rsid w:val="00B26E0E"/>
    <w:rsid w:val="00B273C9"/>
    <w:rsid w:val="00B275C0"/>
    <w:rsid w:val="00B275FB"/>
    <w:rsid w:val="00B27901"/>
    <w:rsid w:val="00B27A76"/>
    <w:rsid w:val="00B27BAF"/>
    <w:rsid w:val="00B30B9B"/>
    <w:rsid w:val="00B30FA2"/>
    <w:rsid w:val="00B30FBA"/>
    <w:rsid w:val="00B31388"/>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CD4"/>
    <w:rsid w:val="00B40F26"/>
    <w:rsid w:val="00B41062"/>
    <w:rsid w:val="00B4157E"/>
    <w:rsid w:val="00B417F2"/>
    <w:rsid w:val="00B41CC3"/>
    <w:rsid w:val="00B41FCD"/>
    <w:rsid w:val="00B423E0"/>
    <w:rsid w:val="00B425D1"/>
    <w:rsid w:val="00B42C52"/>
    <w:rsid w:val="00B434B8"/>
    <w:rsid w:val="00B43533"/>
    <w:rsid w:val="00B43D13"/>
    <w:rsid w:val="00B43D79"/>
    <w:rsid w:val="00B43E87"/>
    <w:rsid w:val="00B4448A"/>
    <w:rsid w:val="00B4455E"/>
    <w:rsid w:val="00B44B7F"/>
    <w:rsid w:val="00B44D03"/>
    <w:rsid w:val="00B45084"/>
    <w:rsid w:val="00B45837"/>
    <w:rsid w:val="00B45A13"/>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E3A"/>
    <w:rsid w:val="00B51084"/>
    <w:rsid w:val="00B512AA"/>
    <w:rsid w:val="00B51453"/>
    <w:rsid w:val="00B51536"/>
    <w:rsid w:val="00B51570"/>
    <w:rsid w:val="00B51626"/>
    <w:rsid w:val="00B522D0"/>
    <w:rsid w:val="00B52388"/>
    <w:rsid w:val="00B52B15"/>
    <w:rsid w:val="00B52D36"/>
    <w:rsid w:val="00B5334A"/>
    <w:rsid w:val="00B53526"/>
    <w:rsid w:val="00B5358A"/>
    <w:rsid w:val="00B5360A"/>
    <w:rsid w:val="00B536F1"/>
    <w:rsid w:val="00B538F7"/>
    <w:rsid w:val="00B53CC1"/>
    <w:rsid w:val="00B53FB7"/>
    <w:rsid w:val="00B54018"/>
    <w:rsid w:val="00B546D5"/>
    <w:rsid w:val="00B547B2"/>
    <w:rsid w:val="00B549CD"/>
    <w:rsid w:val="00B54DC2"/>
    <w:rsid w:val="00B55994"/>
    <w:rsid w:val="00B55A01"/>
    <w:rsid w:val="00B55E3E"/>
    <w:rsid w:val="00B562A1"/>
    <w:rsid w:val="00B56607"/>
    <w:rsid w:val="00B56FAB"/>
    <w:rsid w:val="00B573E7"/>
    <w:rsid w:val="00B57415"/>
    <w:rsid w:val="00B576C0"/>
    <w:rsid w:val="00B57BBF"/>
    <w:rsid w:val="00B57E4D"/>
    <w:rsid w:val="00B6016D"/>
    <w:rsid w:val="00B6028F"/>
    <w:rsid w:val="00B60338"/>
    <w:rsid w:val="00B60781"/>
    <w:rsid w:val="00B607AD"/>
    <w:rsid w:val="00B608A4"/>
    <w:rsid w:val="00B6098C"/>
    <w:rsid w:val="00B60D98"/>
    <w:rsid w:val="00B61397"/>
    <w:rsid w:val="00B615D9"/>
    <w:rsid w:val="00B61610"/>
    <w:rsid w:val="00B61728"/>
    <w:rsid w:val="00B61B9C"/>
    <w:rsid w:val="00B61C28"/>
    <w:rsid w:val="00B61C8E"/>
    <w:rsid w:val="00B622BF"/>
    <w:rsid w:val="00B623BD"/>
    <w:rsid w:val="00B62531"/>
    <w:rsid w:val="00B62EB7"/>
    <w:rsid w:val="00B62EDF"/>
    <w:rsid w:val="00B63051"/>
    <w:rsid w:val="00B635F0"/>
    <w:rsid w:val="00B63704"/>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702B9"/>
    <w:rsid w:val="00B704FF"/>
    <w:rsid w:val="00B70873"/>
    <w:rsid w:val="00B70E96"/>
    <w:rsid w:val="00B70F83"/>
    <w:rsid w:val="00B71198"/>
    <w:rsid w:val="00B71E30"/>
    <w:rsid w:val="00B71F6B"/>
    <w:rsid w:val="00B72C59"/>
    <w:rsid w:val="00B72C7C"/>
    <w:rsid w:val="00B72F71"/>
    <w:rsid w:val="00B72F79"/>
    <w:rsid w:val="00B736C3"/>
    <w:rsid w:val="00B736C4"/>
    <w:rsid w:val="00B73C08"/>
    <w:rsid w:val="00B73F49"/>
    <w:rsid w:val="00B74637"/>
    <w:rsid w:val="00B749FC"/>
    <w:rsid w:val="00B74A60"/>
    <w:rsid w:val="00B74C51"/>
    <w:rsid w:val="00B74DC3"/>
    <w:rsid w:val="00B750A4"/>
    <w:rsid w:val="00B75122"/>
    <w:rsid w:val="00B7544A"/>
    <w:rsid w:val="00B754CA"/>
    <w:rsid w:val="00B75A68"/>
    <w:rsid w:val="00B75B0A"/>
    <w:rsid w:val="00B75DF1"/>
    <w:rsid w:val="00B76126"/>
    <w:rsid w:val="00B76210"/>
    <w:rsid w:val="00B76386"/>
    <w:rsid w:val="00B765B4"/>
    <w:rsid w:val="00B7667A"/>
    <w:rsid w:val="00B76787"/>
    <w:rsid w:val="00B7696F"/>
    <w:rsid w:val="00B77309"/>
    <w:rsid w:val="00B77C43"/>
    <w:rsid w:val="00B77D7F"/>
    <w:rsid w:val="00B77F03"/>
    <w:rsid w:val="00B80009"/>
    <w:rsid w:val="00B800A6"/>
    <w:rsid w:val="00B803E0"/>
    <w:rsid w:val="00B80815"/>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216"/>
    <w:rsid w:val="00B87516"/>
    <w:rsid w:val="00B8776F"/>
    <w:rsid w:val="00B9028E"/>
    <w:rsid w:val="00B90517"/>
    <w:rsid w:val="00B90708"/>
    <w:rsid w:val="00B90930"/>
    <w:rsid w:val="00B90E19"/>
    <w:rsid w:val="00B90E79"/>
    <w:rsid w:val="00B90EE6"/>
    <w:rsid w:val="00B91D30"/>
    <w:rsid w:val="00B91EDE"/>
    <w:rsid w:val="00B924F7"/>
    <w:rsid w:val="00B926A9"/>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C14"/>
    <w:rsid w:val="00BD3DA4"/>
    <w:rsid w:val="00BD4ABB"/>
    <w:rsid w:val="00BD5478"/>
    <w:rsid w:val="00BD570C"/>
    <w:rsid w:val="00BD581A"/>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741"/>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50A"/>
    <w:rsid w:val="00BE7C2E"/>
    <w:rsid w:val="00BE7E09"/>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19FE"/>
    <w:rsid w:val="00C02385"/>
    <w:rsid w:val="00C023C1"/>
    <w:rsid w:val="00C03024"/>
    <w:rsid w:val="00C03121"/>
    <w:rsid w:val="00C031AC"/>
    <w:rsid w:val="00C0378A"/>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4D1"/>
    <w:rsid w:val="00C11704"/>
    <w:rsid w:val="00C1178E"/>
    <w:rsid w:val="00C11B59"/>
    <w:rsid w:val="00C11D2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30B"/>
    <w:rsid w:val="00C16759"/>
    <w:rsid w:val="00C16E83"/>
    <w:rsid w:val="00C16EF3"/>
    <w:rsid w:val="00C17B4D"/>
    <w:rsid w:val="00C17BF6"/>
    <w:rsid w:val="00C17D31"/>
    <w:rsid w:val="00C17DCD"/>
    <w:rsid w:val="00C2010B"/>
    <w:rsid w:val="00C203D0"/>
    <w:rsid w:val="00C20627"/>
    <w:rsid w:val="00C206AA"/>
    <w:rsid w:val="00C20EA1"/>
    <w:rsid w:val="00C2150C"/>
    <w:rsid w:val="00C21547"/>
    <w:rsid w:val="00C21922"/>
    <w:rsid w:val="00C219B0"/>
    <w:rsid w:val="00C2209C"/>
    <w:rsid w:val="00C22FFF"/>
    <w:rsid w:val="00C23301"/>
    <w:rsid w:val="00C234AE"/>
    <w:rsid w:val="00C247D2"/>
    <w:rsid w:val="00C24974"/>
    <w:rsid w:val="00C24A06"/>
    <w:rsid w:val="00C24B82"/>
    <w:rsid w:val="00C251AD"/>
    <w:rsid w:val="00C251B2"/>
    <w:rsid w:val="00C256D3"/>
    <w:rsid w:val="00C25F2D"/>
    <w:rsid w:val="00C26013"/>
    <w:rsid w:val="00C26039"/>
    <w:rsid w:val="00C260AA"/>
    <w:rsid w:val="00C261BF"/>
    <w:rsid w:val="00C2650F"/>
    <w:rsid w:val="00C266AA"/>
    <w:rsid w:val="00C26872"/>
    <w:rsid w:val="00C26E98"/>
    <w:rsid w:val="00C27494"/>
    <w:rsid w:val="00C27684"/>
    <w:rsid w:val="00C279B1"/>
    <w:rsid w:val="00C27A8B"/>
    <w:rsid w:val="00C27B38"/>
    <w:rsid w:val="00C27D2F"/>
    <w:rsid w:val="00C27EB0"/>
    <w:rsid w:val="00C30141"/>
    <w:rsid w:val="00C307B1"/>
    <w:rsid w:val="00C30A85"/>
    <w:rsid w:val="00C30C6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B0B"/>
    <w:rsid w:val="00C37B58"/>
    <w:rsid w:val="00C37E97"/>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869"/>
    <w:rsid w:val="00C42C39"/>
    <w:rsid w:val="00C42D5F"/>
    <w:rsid w:val="00C43639"/>
    <w:rsid w:val="00C438F5"/>
    <w:rsid w:val="00C43D29"/>
    <w:rsid w:val="00C43F19"/>
    <w:rsid w:val="00C4447B"/>
    <w:rsid w:val="00C446AA"/>
    <w:rsid w:val="00C44A4E"/>
    <w:rsid w:val="00C44C0D"/>
    <w:rsid w:val="00C44D1B"/>
    <w:rsid w:val="00C44F38"/>
    <w:rsid w:val="00C4508F"/>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10B"/>
    <w:rsid w:val="00C615C4"/>
    <w:rsid w:val="00C61BCF"/>
    <w:rsid w:val="00C62027"/>
    <w:rsid w:val="00C62641"/>
    <w:rsid w:val="00C62AC8"/>
    <w:rsid w:val="00C62C48"/>
    <w:rsid w:val="00C63019"/>
    <w:rsid w:val="00C630DD"/>
    <w:rsid w:val="00C63174"/>
    <w:rsid w:val="00C63376"/>
    <w:rsid w:val="00C633CB"/>
    <w:rsid w:val="00C634C8"/>
    <w:rsid w:val="00C6381C"/>
    <w:rsid w:val="00C6399E"/>
    <w:rsid w:val="00C63BC9"/>
    <w:rsid w:val="00C63E8C"/>
    <w:rsid w:val="00C63F2C"/>
    <w:rsid w:val="00C64440"/>
    <w:rsid w:val="00C6463A"/>
    <w:rsid w:val="00C646BF"/>
    <w:rsid w:val="00C64BAC"/>
    <w:rsid w:val="00C64E1B"/>
    <w:rsid w:val="00C6502C"/>
    <w:rsid w:val="00C65528"/>
    <w:rsid w:val="00C65681"/>
    <w:rsid w:val="00C6590D"/>
    <w:rsid w:val="00C65E68"/>
    <w:rsid w:val="00C65F25"/>
    <w:rsid w:val="00C65F89"/>
    <w:rsid w:val="00C660B1"/>
    <w:rsid w:val="00C660CB"/>
    <w:rsid w:val="00C66186"/>
    <w:rsid w:val="00C66479"/>
    <w:rsid w:val="00C6669C"/>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DB"/>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215"/>
    <w:rsid w:val="00C7650C"/>
    <w:rsid w:val="00C76602"/>
    <w:rsid w:val="00C76A2D"/>
    <w:rsid w:val="00C76ADD"/>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68"/>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70A"/>
    <w:rsid w:val="00C93947"/>
    <w:rsid w:val="00C93F40"/>
    <w:rsid w:val="00C94252"/>
    <w:rsid w:val="00C945DB"/>
    <w:rsid w:val="00C94AF6"/>
    <w:rsid w:val="00C94B21"/>
    <w:rsid w:val="00C958E8"/>
    <w:rsid w:val="00C95913"/>
    <w:rsid w:val="00C95985"/>
    <w:rsid w:val="00C95A3F"/>
    <w:rsid w:val="00C95A68"/>
    <w:rsid w:val="00C96FEA"/>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ED0"/>
    <w:rsid w:val="00CA3F26"/>
    <w:rsid w:val="00CA45C0"/>
    <w:rsid w:val="00CA47D4"/>
    <w:rsid w:val="00CA4A7D"/>
    <w:rsid w:val="00CA505E"/>
    <w:rsid w:val="00CA5296"/>
    <w:rsid w:val="00CA5298"/>
    <w:rsid w:val="00CA5361"/>
    <w:rsid w:val="00CA5903"/>
    <w:rsid w:val="00CA6050"/>
    <w:rsid w:val="00CA60C5"/>
    <w:rsid w:val="00CA61DE"/>
    <w:rsid w:val="00CA624D"/>
    <w:rsid w:val="00CA65DB"/>
    <w:rsid w:val="00CA68D6"/>
    <w:rsid w:val="00CA6AC1"/>
    <w:rsid w:val="00CA6AC4"/>
    <w:rsid w:val="00CA6F0C"/>
    <w:rsid w:val="00CA6F5E"/>
    <w:rsid w:val="00CA70B0"/>
    <w:rsid w:val="00CA72AC"/>
    <w:rsid w:val="00CA7BE7"/>
    <w:rsid w:val="00CB0056"/>
    <w:rsid w:val="00CB033C"/>
    <w:rsid w:val="00CB0597"/>
    <w:rsid w:val="00CB06C3"/>
    <w:rsid w:val="00CB0A0A"/>
    <w:rsid w:val="00CB0ADF"/>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3EE9"/>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85E"/>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1A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2EA"/>
    <w:rsid w:val="00CD2157"/>
    <w:rsid w:val="00CD22DA"/>
    <w:rsid w:val="00CD24B6"/>
    <w:rsid w:val="00CD254E"/>
    <w:rsid w:val="00CD269D"/>
    <w:rsid w:val="00CD2716"/>
    <w:rsid w:val="00CD28ED"/>
    <w:rsid w:val="00CD2956"/>
    <w:rsid w:val="00CD2E74"/>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CEE"/>
    <w:rsid w:val="00CD4D14"/>
    <w:rsid w:val="00CD4D75"/>
    <w:rsid w:val="00CD5073"/>
    <w:rsid w:val="00CD542A"/>
    <w:rsid w:val="00CD54CD"/>
    <w:rsid w:val="00CD5775"/>
    <w:rsid w:val="00CD583B"/>
    <w:rsid w:val="00CD5AD2"/>
    <w:rsid w:val="00CD5C55"/>
    <w:rsid w:val="00CD639A"/>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82A"/>
    <w:rsid w:val="00CE0D9E"/>
    <w:rsid w:val="00CE0E19"/>
    <w:rsid w:val="00CE0E6D"/>
    <w:rsid w:val="00CE0FF8"/>
    <w:rsid w:val="00CE14D4"/>
    <w:rsid w:val="00CE1C9B"/>
    <w:rsid w:val="00CE1F7B"/>
    <w:rsid w:val="00CE1F81"/>
    <w:rsid w:val="00CE230D"/>
    <w:rsid w:val="00CE28B8"/>
    <w:rsid w:val="00CE29E7"/>
    <w:rsid w:val="00CE2F91"/>
    <w:rsid w:val="00CE32A5"/>
    <w:rsid w:val="00CE37B3"/>
    <w:rsid w:val="00CE3869"/>
    <w:rsid w:val="00CE4211"/>
    <w:rsid w:val="00CE42E4"/>
    <w:rsid w:val="00CE4714"/>
    <w:rsid w:val="00CE489A"/>
    <w:rsid w:val="00CE505F"/>
    <w:rsid w:val="00CE5523"/>
    <w:rsid w:val="00CE5660"/>
    <w:rsid w:val="00CE59C2"/>
    <w:rsid w:val="00CE6070"/>
    <w:rsid w:val="00CE61A7"/>
    <w:rsid w:val="00CE695E"/>
    <w:rsid w:val="00CE6A17"/>
    <w:rsid w:val="00CE6D64"/>
    <w:rsid w:val="00CE6FBC"/>
    <w:rsid w:val="00CE70F6"/>
    <w:rsid w:val="00CE7104"/>
    <w:rsid w:val="00CE7620"/>
    <w:rsid w:val="00CE780C"/>
    <w:rsid w:val="00CE7BB5"/>
    <w:rsid w:val="00CE7BC0"/>
    <w:rsid w:val="00CE7F57"/>
    <w:rsid w:val="00CE7F7D"/>
    <w:rsid w:val="00CF004C"/>
    <w:rsid w:val="00CF036E"/>
    <w:rsid w:val="00CF06C2"/>
    <w:rsid w:val="00CF0799"/>
    <w:rsid w:val="00CF0B27"/>
    <w:rsid w:val="00CF100B"/>
    <w:rsid w:val="00CF18FD"/>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CEF"/>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C68"/>
    <w:rsid w:val="00D13DCE"/>
    <w:rsid w:val="00D13DFD"/>
    <w:rsid w:val="00D1408F"/>
    <w:rsid w:val="00D14518"/>
    <w:rsid w:val="00D1471D"/>
    <w:rsid w:val="00D14A57"/>
    <w:rsid w:val="00D14DC2"/>
    <w:rsid w:val="00D14F7A"/>
    <w:rsid w:val="00D14FD8"/>
    <w:rsid w:val="00D14FFD"/>
    <w:rsid w:val="00D150B8"/>
    <w:rsid w:val="00D15169"/>
    <w:rsid w:val="00D1533D"/>
    <w:rsid w:val="00D159C5"/>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81"/>
    <w:rsid w:val="00D21BBA"/>
    <w:rsid w:val="00D21BD0"/>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5F5A"/>
    <w:rsid w:val="00D261F3"/>
    <w:rsid w:val="00D2685B"/>
    <w:rsid w:val="00D26B85"/>
    <w:rsid w:val="00D27132"/>
    <w:rsid w:val="00D2719B"/>
    <w:rsid w:val="00D277CB"/>
    <w:rsid w:val="00D27CEE"/>
    <w:rsid w:val="00D30216"/>
    <w:rsid w:val="00D305DE"/>
    <w:rsid w:val="00D30AA1"/>
    <w:rsid w:val="00D30BD0"/>
    <w:rsid w:val="00D31441"/>
    <w:rsid w:val="00D31582"/>
    <w:rsid w:val="00D3187F"/>
    <w:rsid w:val="00D31965"/>
    <w:rsid w:val="00D3256E"/>
    <w:rsid w:val="00D327C4"/>
    <w:rsid w:val="00D3283B"/>
    <w:rsid w:val="00D32E38"/>
    <w:rsid w:val="00D3316C"/>
    <w:rsid w:val="00D333E6"/>
    <w:rsid w:val="00D333FD"/>
    <w:rsid w:val="00D335FC"/>
    <w:rsid w:val="00D3375F"/>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1F7"/>
    <w:rsid w:val="00D415A2"/>
    <w:rsid w:val="00D41C4E"/>
    <w:rsid w:val="00D421CA"/>
    <w:rsid w:val="00D4309D"/>
    <w:rsid w:val="00D43131"/>
    <w:rsid w:val="00D43F84"/>
    <w:rsid w:val="00D43F9C"/>
    <w:rsid w:val="00D440A8"/>
    <w:rsid w:val="00D445D9"/>
    <w:rsid w:val="00D44667"/>
    <w:rsid w:val="00D44CC3"/>
    <w:rsid w:val="00D45017"/>
    <w:rsid w:val="00D4502A"/>
    <w:rsid w:val="00D4580E"/>
    <w:rsid w:val="00D45909"/>
    <w:rsid w:val="00D4596A"/>
    <w:rsid w:val="00D45B02"/>
    <w:rsid w:val="00D45EA6"/>
    <w:rsid w:val="00D46812"/>
    <w:rsid w:val="00D46A0B"/>
    <w:rsid w:val="00D46B7C"/>
    <w:rsid w:val="00D4711E"/>
    <w:rsid w:val="00D47133"/>
    <w:rsid w:val="00D4719D"/>
    <w:rsid w:val="00D4728A"/>
    <w:rsid w:val="00D4786A"/>
    <w:rsid w:val="00D4788D"/>
    <w:rsid w:val="00D47B04"/>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586"/>
    <w:rsid w:val="00D55720"/>
    <w:rsid w:val="00D55E6F"/>
    <w:rsid w:val="00D563D7"/>
    <w:rsid w:val="00D5696D"/>
    <w:rsid w:val="00D56E05"/>
    <w:rsid w:val="00D56E6F"/>
    <w:rsid w:val="00D57213"/>
    <w:rsid w:val="00D57517"/>
    <w:rsid w:val="00D57C33"/>
    <w:rsid w:val="00D57DF9"/>
    <w:rsid w:val="00D6080A"/>
    <w:rsid w:val="00D60E0E"/>
    <w:rsid w:val="00D610BA"/>
    <w:rsid w:val="00D615A4"/>
    <w:rsid w:val="00D61614"/>
    <w:rsid w:val="00D616D2"/>
    <w:rsid w:val="00D618B3"/>
    <w:rsid w:val="00D61DC7"/>
    <w:rsid w:val="00D61DF2"/>
    <w:rsid w:val="00D61EDB"/>
    <w:rsid w:val="00D620B4"/>
    <w:rsid w:val="00D6230A"/>
    <w:rsid w:val="00D6273A"/>
    <w:rsid w:val="00D628C8"/>
    <w:rsid w:val="00D62C62"/>
    <w:rsid w:val="00D62E72"/>
    <w:rsid w:val="00D63432"/>
    <w:rsid w:val="00D63949"/>
    <w:rsid w:val="00D63A82"/>
    <w:rsid w:val="00D63B27"/>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FDE"/>
    <w:rsid w:val="00D71350"/>
    <w:rsid w:val="00D71AAD"/>
    <w:rsid w:val="00D71CF8"/>
    <w:rsid w:val="00D72456"/>
    <w:rsid w:val="00D7262D"/>
    <w:rsid w:val="00D7298D"/>
    <w:rsid w:val="00D732A9"/>
    <w:rsid w:val="00D734FD"/>
    <w:rsid w:val="00D736CA"/>
    <w:rsid w:val="00D738D6"/>
    <w:rsid w:val="00D73A37"/>
    <w:rsid w:val="00D73D6A"/>
    <w:rsid w:val="00D74250"/>
    <w:rsid w:val="00D74479"/>
    <w:rsid w:val="00D74962"/>
    <w:rsid w:val="00D749A0"/>
    <w:rsid w:val="00D74A5B"/>
    <w:rsid w:val="00D74D5C"/>
    <w:rsid w:val="00D74E22"/>
    <w:rsid w:val="00D74F91"/>
    <w:rsid w:val="00D75362"/>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681"/>
    <w:rsid w:val="00D95A5F"/>
    <w:rsid w:val="00D95D3A"/>
    <w:rsid w:val="00D95D61"/>
    <w:rsid w:val="00D95F10"/>
    <w:rsid w:val="00D961B3"/>
    <w:rsid w:val="00D962EE"/>
    <w:rsid w:val="00D966C3"/>
    <w:rsid w:val="00D967F9"/>
    <w:rsid w:val="00D96C74"/>
    <w:rsid w:val="00D96CDC"/>
    <w:rsid w:val="00D96EAB"/>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38E"/>
    <w:rsid w:val="00DB379D"/>
    <w:rsid w:val="00DB38D5"/>
    <w:rsid w:val="00DB4011"/>
    <w:rsid w:val="00DB4395"/>
    <w:rsid w:val="00DB4B88"/>
    <w:rsid w:val="00DB4BFF"/>
    <w:rsid w:val="00DB4CB6"/>
    <w:rsid w:val="00DB4D33"/>
    <w:rsid w:val="00DB4DEA"/>
    <w:rsid w:val="00DB52B6"/>
    <w:rsid w:val="00DB52E7"/>
    <w:rsid w:val="00DB59F1"/>
    <w:rsid w:val="00DB5CBD"/>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57F"/>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6F9"/>
    <w:rsid w:val="00DC7999"/>
    <w:rsid w:val="00DC7DDD"/>
    <w:rsid w:val="00DD032A"/>
    <w:rsid w:val="00DD0693"/>
    <w:rsid w:val="00DD0A4E"/>
    <w:rsid w:val="00DD0A5B"/>
    <w:rsid w:val="00DD0E0F"/>
    <w:rsid w:val="00DD102C"/>
    <w:rsid w:val="00DD1907"/>
    <w:rsid w:val="00DD1DDD"/>
    <w:rsid w:val="00DD1E9B"/>
    <w:rsid w:val="00DD2009"/>
    <w:rsid w:val="00DD21F4"/>
    <w:rsid w:val="00DD246F"/>
    <w:rsid w:val="00DD2B38"/>
    <w:rsid w:val="00DD3619"/>
    <w:rsid w:val="00DD369D"/>
    <w:rsid w:val="00DD443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622"/>
    <w:rsid w:val="00DE09E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24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71"/>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5E"/>
    <w:rsid w:val="00DF48DB"/>
    <w:rsid w:val="00DF4B17"/>
    <w:rsid w:val="00DF4C7B"/>
    <w:rsid w:val="00DF4F00"/>
    <w:rsid w:val="00DF4F2C"/>
    <w:rsid w:val="00DF5343"/>
    <w:rsid w:val="00DF5AB5"/>
    <w:rsid w:val="00DF5D60"/>
    <w:rsid w:val="00DF6190"/>
    <w:rsid w:val="00DF62CD"/>
    <w:rsid w:val="00DF6454"/>
    <w:rsid w:val="00DF65AF"/>
    <w:rsid w:val="00DF6DAB"/>
    <w:rsid w:val="00DF6E1B"/>
    <w:rsid w:val="00DF6EAD"/>
    <w:rsid w:val="00DF712D"/>
    <w:rsid w:val="00DF7178"/>
    <w:rsid w:val="00DF76BA"/>
    <w:rsid w:val="00DF76F8"/>
    <w:rsid w:val="00DF7A1B"/>
    <w:rsid w:val="00DF7B28"/>
    <w:rsid w:val="00DF7D96"/>
    <w:rsid w:val="00DF7F41"/>
    <w:rsid w:val="00DF7F63"/>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DC7"/>
    <w:rsid w:val="00E12E00"/>
    <w:rsid w:val="00E12E31"/>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3DF"/>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276"/>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78"/>
    <w:rsid w:val="00E33842"/>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034"/>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811"/>
    <w:rsid w:val="00E5191D"/>
    <w:rsid w:val="00E51A5A"/>
    <w:rsid w:val="00E51B46"/>
    <w:rsid w:val="00E51DE0"/>
    <w:rsid w:val="00E52198"/>
    <w:rsid w:val="00E523A9"/>
    <w:rsid w:val="00E523C0"/>
    <w:rsid w:val="00E52565"/>
    <w:rsid w:val="00E527BF"/>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95A"/>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C1C"/>
    <w:rsid w:val="00E7307A"/>
    <w:rsid w:val="00E73083"/>
    <w:rsid w:val="00E73400"/>
    <w:rsid w:val="00E7341E"/>
    <w:rsid w:val="00E734C0"/>
    <w:rsid w:val="00E734F6"/>
    <w:rsid w:val="00E735F2"/>
    <w:rsid w:val="00E73E49"/>
    <w:rsid w:val="00E7417A"/>
    <w:rsid w:val="00E742B8"/>
    <w:rsid w:val="00E74751"/>
    <w:rsid w:val="00E74ADF"/>
    <w:rsid w:val="00E75029"/>
    <w:rsid w:val="00E75205"/>
    <w:rsid w:val="00E7553F"/>
    <w:rsid w:val="00E75965"/>
    <w:rsid w:val="00E75A4B"/>
    <w:rsid w:val="00E75D79"/>
    <w:rsid w:val="00E76095"/>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1FA"/>
    <w:rsid w:val="00E8528E"/>
    <w:rsid w:val="00E85499"/>
    <w:rsid w:val="00E85FFC"/>
    <w:rsid w:val="00E86377"/>
    <w:rsid w:val="00E8641B"/>
    <w:rsid w:val="00E86E87"/>
    <w:rsid w:val="00E872A6"/>
    <w:rsid w:val="00E87875"/>
    <w:rsid w:val="00E87E4D"/>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98D"/>
    <w:rsid w:val="00E95D65"/>
    <w:rsid w:val="00E95EA0"/>
    <w:rsid w:val="00E96016"/>
    <w:rsid w:val="00E9619D"/>
    <w:rsid w:val="00E969A0"/>
    <w:rsid w:val="00E96A66"/>
    <w:rsid w:val="00E96F0B"/>
    <w:rsid w:val="00E97069"/>
    <w:rsid w:val="00E970D5"/>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5E14"/>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A85"/>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9E6"/>
    <w:rsid w:val="00EC1A67"/>
    <w:rsid w:val="00EC1A97"/>
    <w:rsid w:val="00EC1B9A"/>
    <w:rsid w:val="00EC1C23"/>
    <w:rsid w:val="00EC1E27"/>
    <w:rsid w:val="00EC2096"/>
    <w:rsid w:val="00EC25FD"/>
    <w:rsid w:val="00EC2871"/>
    <w:rsid w:val="00EC2972"/>
    <w:rsid w:val="00EC2A60"/>
    <w:rsid w:val="00EC2A9B"/>
    <w:rsid w:val="00EC3099"/>
    <w:rsid w:val="00EC358B"/>
    <w:rsid w:val="00EC3623"/>
    <w:rsid w:val="00EC3D3D"/>
    <w:rsid w:val="00EC461E"/>
    <w:rsid w:val="00EC4A18"/>
    <w:rsid w:val="00EC4A25"/>
    <w:rsid w:val="00EC4C7F"/>
    <w:rsid w:val="00EC4EC2"/>
    <w:rsid w:val="00EC4FAC"/>
    <w:rsid w:val="00EC4FE7"/>
    <w:rsid w:val="00EC5164"/>
    <w:rsid w:val="00EC574E"/>
    <w:rsid w:val="00EC57B9"/>
    <w:rsid w:val="00EC57E1"/>
    <w:rsid w:val="00EC61B4"/>
    <w:rsid w:val="00EC69AD"/>
    <w:rsid w:val="00EC6A38"/>
    <w:rsid w:val="00EC6C08"/>
    <w:rsid w:val="00EC6CDC"/>
    <w:rsid w:val="00EC6DA8"/>
    <w:rsid w:val="00EC6E1B"/>
    <w:rsid w:val="00EC701B"/>
    <w:rsid w:val="00EC70B5"/>
    <w:rsid w:val="00EC71CA"/>
    <w:rsid w:val="00EC74D2"/>
    <w:rsid w:val="00EC75A8"/>
    <w:rsid w:val="00EC7981"/>
    <w:rsid w:val="00EC7D21"/>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20B"/>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43B"/>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5E"/>
    <w:rsid w:val="00EF7069"/>
    <w:rsid w:val="00EF71FD"/>
    <w:rsid w:val="00EF79C7"/>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903"/>
    <w:rsid w:val="00F03B43"/>
    <w:rsid w:val="00F041FF"/>
    <w:rsid w:val="00F044C8"/>
    <w:rsid w:val="00F0454E"/>
    <w:rsid w:val="00F04712"/>
    <w:rsid w:val="00F04A80"/>
    <w:rsid w:val="00F04B55"/>
    <w:rsid w:val="00F04E24"/>
    <w:rsid w:val="00F04EBC"/>
    <w:rsid w:val="00F05563"/>
    <w:rsid w:val="00F055FB"/>
    <w:rsid w:val="00F057DD"/>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AC7"/>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20A"/>
    <w:rsid w:val="00F244F7"/>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2"/>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5A3"/>
    <w:rsid w:val="00F36A7B"/>
    <w:rsid w:val="00F36B24"/>
    <w:rsid w:val="00F36BF1"/>
    <w:rsid w:val="00F371AF"/>
    <w:rsid w:val="00F37652"/>
    <w:rsid w:val="00F37750"/>
    <w:rsid w:val="00F37A41"/>
    <w:rsid w:val="00F37BB9"/>
    <w:rsid w:val="00F37BDA"/>
    <w:rsid w:val="00F37CDC"/>
    <w:rsid w:val="00F40093"/>
    <w:rsid w:val="00F40177"/>
    <w:rsid w:val="00F401D8"/>
    <w:rsid w:val="00F40BA6"/>
    <w:rsid w:val="00F40D4C"/>
    <w:rsid w:val="00F40E90"/>
    <w:rsid w:val="00F410FE"/>
    <w:rsid w:val="00F4150F"/>
    <w:rsid w:val="00F42061"/>
    <w:rsid w:val="00F42915"/>
    <w:rsid w:val="00F4296A"/>
    <w:rsid w:val="00F43522"/>
    <w:rsid w:val="00F43846"/>
    <w:rsid w:val="00F438CA"/>
    <w:rsid w:val="00F43BD5"/>
    <w:rsid w:val="00F43C6B"/>
    <w:rsid w:val="00F43D0B"/>
    <w:rsid w:val="00F441CB"/>
    <w:rsid w:val="00F44447"/>
    <w:rsid w:val="00F4455D"/>
    <w:rsid w:val="00F44768"/>
    <w:rsid w:val="00F447E9"/>
    <w:rsid w:val="00F4500D"/>
    <w:rsid w:val="00F45382"/>
    <w:rsid w:val="00F453AD"/>
    <w:rsid w:val="00F45578"/>
    <w:rsid w:val="00F456F6"/>
    <w:rsid w:val="00F45C68"/>
    <w:rsid w:val="00F45E08"/>
    <w:rsid w:val="00F45F7F"/>
    <w:rsid w:val="00F4614C"/>
    <w:rsid w:val="00F46976"/>
    <w:rsid w:val="00F46A64"/>
    <w:rsid w:val="00F46B51"/>
    <w:rsid w:val="00F46B6C"/>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DD"/>
    <w:rsid w:val="00F543B5"/>
    <w:rsid w:val="00F543E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4D3"/>
    <w:rsid w:val="00F611F5"/>
    <w:rsid w:val="00F61411"/>
    <w:rsid w:val="00F61520"/>
    <w:rsid w:val="00F61770"/>
    <w:rsid w:val="00F619AD"/>
    <w:rsid w:val="00F619D2"/>
    <w:rsid w:val="00F61C91"/>
    <w:rsid w:val="00F61F2B"/>
    <w:rsid w:val="00F61FA1"/>
    <w:rsid w:val="00F62028"/>
    <w:rsid w:val="00F62154"/>
    <w:rsid w:val="00F6221C"/>
    <w:rsid w:val="00F6225D"/>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102"/>
    <w:rsid w:val="00F7054F"/>
    <w:rsid w:val="00F705FE"/>
    <w:rsid w:val="00F70964"/>
    <w:rsid w:val="00F70B03"/>
    <w:rsid w:val="00F70FA7"/>
    <w:rsid w:val="00F70FB8"/>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390"/>
    <w:rsid w:val="00F747EB"/>
    <w:rsid w:val="00F74923"/>
    <w:rsid w:val="00F74A97"/>
    <w:rsid w:val="00F74C76"/>
    <w:rsid w:val="00F74F36"/>
    <w:rsid w:val="00F75254"/>
    <w:rsid w:val="00F7525F"/>
    <w:rsid w:val="00F7589F"/>
    <w:rsid w:val="00F7591E"/>
    <w:rsid w:val="00F75BA1"/>
    <w:rsid w:val="00F76AC2"/>
    <w:rsid w:val="00F76F87"/>
    <w:rsid w:val="00F771F2"/>
    <w:rsid w:val="00F7784F"/>
    <w:rsid w:val="00F7793A"/>
    <w:rsid w:val="00F77B05"/>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158"/>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E4F"/>
    <w:rsid w:val="00F93181"/>
    <w:rsid w:val="00F9395C"/>
    <w:rsid w:val="00F93DD5"/>
    <w:rsid w:val="00F9411F"/>
    <w:rsid w:val="00F94149"/>
    <w:rsid w:val="00F9426C"/>
    <w:rsid w:val="00F94320"/>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E1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0C1"/>
    <w:rsid w:val="00FA2264"/>
    <w:rsid w:val="00FA248F"/>
    <w:rsid w:val="00FA266B"/>
    <w:rsid w:val="00FA2A9B"/>
    <w:rsid w:val="00FA2BD2"/>
    <w:rsid w:val="00FA2DC6"/>
    <w:rsid w:val="00FA2E59"/>
    <w:rsid w:val="00FA2F74"/>
    <w:rsid w:val="00FA35A8"/>
    <w:rsid w:val="00FA3961"/>
    <w:rsid w:val="00FA3A05"/>
    <w:rsid w:val="00FA3CA1"/>
    <w:rsid w:val="00FA3FBB"/>
    <w:rsid w:val="00FA3FF9"/>
    <w:rsid w:val="00FA40B1"/>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C26"/>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37F"/>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A04"/>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DD1"/>
    <w:rsid w:val="00FC3E6E"/>
    <w:rsid w:val="00FC41AF"/>
    <w:rsid w:val="00FC41F5"/>
    <w:rsid w:val="00FC4378"/>
    <w:rsid w:val="00FC4565"/>
    <w:rsid w:val="00FC4815"/>
    <w:rsid w:val="00FC486B"/>
    <w:rsid w:val="00FC4BDA"/>
    <w:rsid w:val="00FC5033"/>
    <w:rsid w:val="00FC5230"/>
    <w:rsid w:val="00FC5A11"/>
    <w:rsid w:val="00FC6067"/>
    <w:rsid w:val="00FC61C9"/>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4F"/>
    <w:rsid w:val="00FD1252"/>
    <w:rsid w:val="00FD181E"/>
    <w:rsid w:val="00FD1AD6"/>
    <w:rsid w:val="00FD1C25"/>
    <w:rsid w:val="00FD2266"/>
    <w:rsid w:val="00FD22E8"/>
    <w:rsid w:val="00FD24AF"/>
    <w:rsid w:val="00FD25B9"/>
    <w:rsid w:val="00FD2D49"/>
    <w:rsid w:val="00FD2FF9"/>
    <w:rsid w:val="00FD38D2"/>
    <w:rsid w:val="00FD38DE"/>
    <w:rsid w:val="00FD3924"/>
    <w:rsid w:val="00FD3C9C"/>
    <w:rsid w:val="00FD40B5"/>
    <w:rsid w:val="00FD40FD"/>
    <w:rsid w:val="00FD42E0"/>
    <w:rsid w:val="00FD4375"/>
    <w:rsid w:val="00FD43DC"/>
    <w:rsid w:val="00FD43DF"/>
    <w:rsid w:val="00FD45CD"/>
    <w:rsid w:val="00FD48F8"/>
    <w:rsid w:val="00FD4E3F"/>
    <w:rsid w:val="00FD4E5E"/>
    <w:rsid w:val="00FD54E0"/>
    <w:rsid w:val="00FD59FB"/>
    <w:rsid w:val="00FD59FF"/>
    <w:rsid w:val="00FD5A18"/>
    <w:rsid w:val="00FD5DAA"/>
    <w:rsid w:val="00FD65BE"/>
    <w:rsid w:val="00FD688E"/>
    <w:rsid w:val="00FD6FB9"/>
    <w:rsid w:val="00FD72D8"/>
    <w:rsid w:val="00FD72E6"/>
    <w:rsid w:val="00FD7354"/>
    <w:rsid w:val="00FD7424"/>
    <w:rsid w:val="00FD75D1"/>
    <w:rsid w:val="00FD7868"/>
    <w:rsid w:val="00FD7A9E"/>
    <w:rsid w:val="00FD7D48"/>
    <w:rsid w:val="00FE01AD"/>
    <w:rsid w:val="00FE04CB"/>
    <w:rsid w:val="00FE04F2"/>
    <w:rsid w:val="00FE0713"/>
    <w:rsid w:val="00FE0904"/>
    <w:rsid w:val="00FE090E"/>
    <w:rsid w:val="00FE0A58"/>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35"/>
    <w:rsid w:val="00FF2AA2"/>
    <w:rsid w:val="00FF2BAB"/>
    <w:rsid w:val="00FF2D01"/>
    <w:rsid w:val="00FF2E18"/>
    <w:rsid w:val="00FF30FB"/>
    <w:rsid w:val="00FF3292"/>
    <w:rsid w:val="00FF3501"/>
    <w:rsid w:val="00FF37F8"/>
    <w:rsid w:val="00FF3DAC"/>
    <w:rsid w:val="00FF3EE0"/>
    <w:rsid w:val="00FF4184"/>
    <w:rsid w:val="00FF41CE"/>
    <w:rsid w:val="00FF4203"/>
    <w:rsid w:val="00FF42FE"/>
    <w:rsid w:val="00FF456B"/>
    <w:rsid w:val="00FF45D9"/>
    <w:rsid w:val="00FF4BEC"/>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922B8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styleId="FollowedHyperlink">
    <w:name w:val="FollowedHyperlink"/>
    <w:basedOn w:val="DefaultParagraphFont"/>
    <w:rsid w:val="00793998"/>
    <w:rPr>
      <w:color w:val="954F72" w:themeColor="followedHyperlink"/>
      <w:u w:val="single"/>
    </w:rPr>
  </w:style>
  <w:style w:type="paragraph" w:customStyle="1" w:styleId="Agreement">
    <w:name w:val="Agreement"/>
    <w:basedOn w:val="Normal"/>
    <w:next w:val="Normal"/>
    <w:uiPriority w:val="99"/>
    <w:qFormat/>
    <w:rsid w:val="002A6FB9"/>
    <w:pPr>
      <w:numPr>
        <w:numId w:val="1"/>
      </w:numPr>
      <w:tabs>
        <w:tab w:val="clear" w:pos="192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1">
    <w:name w:val="B1 (文字)"/>
    <w:qFormat/>
    <w:rsid w:val="0021184A"/>
  </w:style>
  <w:style w:type="character" w:customStyle="1" w:styleId="0MaintextChar">
    <w:name w:val="0 Main text Char"/>
    <w:link w:val="0Maintext"/>
    <w:qFormat/>
    <w:locked/>
    <w:rsid w:val="0021184A"/>
    <w:rPr>
      <w:lang w:eastAsia="en-US"/>
    </w:rPr>
  </w:style>
  <w:style w:type="paragraph" w:customStyle="1" w:styleId="0Maintext">
    <w:name w:val="0 Main text"/>
    <w:basedOn w:val="Normal"/>
    <w:link w:val="0MaintextChar"/>
    <w:qFormat/>
    <w:rsid w:val="0021184A"/>
    <w:pPr>
      <w:overflowPunct/>
      <w:autoSpaceDE/>
      <w:autoSpaceDN/>
      <w:adjustRightInd/>
      <w:spacing w:after="0"/>
      <w:jc w:val="both"/>
      <w:textAlignment w:val="auto"/>
    </w:pPr>
    <w:rPr>
      <w:rFonts w:eastAsia="Batang"/>
      <w:lang w:val="sv-SE" w:eastAsia="en-US"/>
    </w:rPr>
  </w:style>
  <w:style w:type="paragraph" w:customStyle="1" w:styleId="Observation">
    <w:name w:val="Observation"/>
    <w:basedOn w:val="Normal"/>
    <w:qFormat/>
    <w:rsid w:val="00205492"/>
    <w:pPr>
      <w:numPr>
        <w:numId w:val="2"/>
      </w:numPr>
      <w:tabs>
        <w:tab w:val="left" w:pos="1701"/>
        <w:tab w:val="num" w:pos="3554"/>
      </w:tabs>
      <w:overflowPunct/>
      <w:autoSpaceDE/>
      <w:autoSpaceDN/>
      <w:adjustRightInd/>
      <w:spacing w:after="120"/>
      <w:ind w:left="1701" w:hanging="1701"/>
      <w:jc w:val="both"/>
    </w:pPr>
    <w:rPr>
      <w:rFonts w:ascii="Arial" w:eastAsiaTheme="minorEastAsia" w:hAnsi="Arial" w:cs="Calibri"/>
      <w:b/>
      <w:bCs/>
      <w:sz w:val="22"/>
      <w:szCs w:val="22"/>
      <w:lang w:eastAsia="zh-CN"/>
    </w:rPr>
  </w:style>
  <w:style w:type="character" w:customStyle="1" w:styleId="B3Car">
    <w:name w:val="B3 Car"/>
    <w:rsid w:val="000E58A6"/>
    <w:rPr>
      <w:rFonts w:ascii="Times New Roman" w:hAnsi="Times New Roman"/>
      <w:lang w:val="en-GB" w:eastAsia="en-US"/>
    </w:rPr>
  </w:style>
  <w:style w:type="paragraph" w:customStyle="1" w:styleId="Proposal">
    <w:name w:val="Proposal"/>
    <w:basedOn w:val="BodyText"/>
    <w:qFormat/>
    <w:rsid w:val="00012960"/>
    <w:pPr>
      <w:numPr>
        <w:numId w:val="3"/>
      </w:numPr>
      <w:tabs>
        <w:tab w:val="left" w:pos="1701"/>
        <w:tab w:val="num" w:pos="2834"/>
      </w:tabs>
      <w:overflowPunct/>
      <w:autoSpaceDE/>
      <w:autoSpaceDN/>
      <w:adjustRightInd/>
      <w:ind w:left="1701" w:hanging="1701"/>
      <w:jc w:val="both"/>
    </w:pPr>
    <w:rPr>
      <w:rFonts w:ascii="Arial" w:eastAsiaTheme="minorEastAsia" w:hAnsi="Arial" w:cs="Calibri"/>
      <w:b/>
      <w:bCs/>
      <w:sz w:val="22"/>
      <w:szCs w:val="22"/>
      <w:lang w:eastAsia="zh-CN"/>
    </w:rPr>
  </w:style>
  <w:style w:type="character" w:customStyle="1" w:styleId="Heading1Char1">
    <w:name w:val="Heading 1 Char1"/>
    <w:locked/>
    <w:rsid w:val="00EF705E"/>
    <w:rPr>
      <w:rFonts w:ascii="Arial" w:hAnsi="Arial"/>
      <w:b/>
      <w:sz w:val="24"/>
      <w:lang w:val="en-GB" w:eastAsia="en-US"/>
    </w:rPr>
  </w:style>
  <w:style w:type="paragraph" w:customStyle="1" w:styleId="3GPPHeader">
    <w:name w:val="3GPP_Header"/>
    <w:basedOn w:val="BodyText"/>
    <w:rsid w:val="006430BA"/>
    <w:pPr>
      <w:tabs>
        <w:tab w:val="left" w:pos="1701"/>
        <w:tab w:val="right" w:pos="9639"/>
      </w:tabs>
      <w:spacing w:after="240"/>
      <w:jc w:val="both"/>
    </w:pPr>
    <w:rPr>
      <w:rFonts w:ascii="Arial" w:hAnsi="Arial"/>
      <w:b/>
      <w:sz w:val="24"/>
    </w:rPr>
  </w:style>
  <w:style w:type="character" w:styleId="Strong">
    <w:name w:val="Strong"/>
    <w:basedOn w:val="DefaultParagraphFont"/>
    <w:uiPriority w:val="22"/>
    <w:qFormat/>
    <w:rsid w:val="00F03903"/>
    <w:rPr>
      <w:b/>
      <w:bCs/>
    </w:rPr>
  </w:style>
  <w:style w:type="paragraph" w:styleId="TableofFigures">
    <w:name w:val="table of figures"/>
    <w:basedOn w:val="BodyText"/>
    <w:next w:val="Normal"/>
    <w:uiPriority w:val="99"/>
    <w:locked/>
    <w:rsid w:val="00FC3DD1"/>
    <w:pPr>
      <w:ind w:left="1701" w:hanging="1701"/>
    </w:pPr>
    <w:rPr>
      <w:rFonts w:ascii="Arial" w:hAnsi="Arial"/>
      <w:b/>
    </w:rPr>
  </w:style>
  <w:style w:type="character" w:styleId="Mention">
    <w:name w:val="Mention"/>
    <w:basedOn w:val="DefaultParagraphFont"/>
    <w:uiPriority w:val="99"/>
    <w:unhideWhenUsed/>
    <w:rsid w:val="00FC3DD1"/>
    <w:rPr>
      <w:color w:val="2B579A"/>
      <w:shd w:val="clear" w:color="auto" w:fill="E1DFDD"/>
    </w:rPr>
  </w:style>
  <w:style w:type="character" w:customStyle="1" w:styleId="ui-provider">
    <w:name w:val="ui-provider"/>
    <w:basedOn w:val="DefaultParagraphFont"/>
    <w:rsid w:val="00FC3DD1"/>
  </w:style>
  <w:style w:type="character" w:customStyle="1" w:styleId="cf01">
    <w:name w:val="cf01"/>
    <w:basedOn w:val="DefaultParagraphFont"/>
    <w:rsid w:val="00FC3DD1"/>
    <w:rPr>
      <w:rFonts w:ascii="Segoe UI" w:hAnsi="Segoe UI" w:cs="Segoe UI" w:hint="default"/>
      <w:sz w:val="18"/>
      <w:szCs w:val="18"/>
    </w:rPr>
  </w:style>
  <w:style w:type="character" w:customStyle="1" w:styleId="B8Char">
    <w:name w:val="B8 Char"/>
    <w:link w:val="B8"/>
    <w:qFormat/>
    <w:rsid w:val="000760DB"/>
    <w:rPr>
      <w:rFonts w:eastAsia="Times New Roman"/>
      <w:lang w:val="en-US" w:eastAsia="ja-JP"/>
    </w:rPr>
  </w:style>
  <w:style w:type="paragraph" w:customStyle="1" w:styleId="Doc-text2">
    <w:name w:val="Doc-text2"/>
    <w:basedOn w:val="Normal"/>
    <w:link w:val="Doc-text2Char"/>
    <w:qFormat/>
    <w:rsid w:val="00D63B27"/>
    <w:pPr>
      <w:tabs>
        <w:tab w:val="left" w:pos="1622"/>
      </w:tabs>
      <w:spacing w:after="120"/>
      <w:ind w:left="1622" w:hanging="363"/>
      <w:jc w:val="both"/>
    </w:pPr>
    <w:rPr>
      <w:rFonts w:ascii="Arial" w:eastAsia="SimSun" w:hAnsi="Arial"/>
      <w:lang w:eastAsia="zh-CN"/>
    </w:rPr>
  </w:style>
  <w:style w:type="character" w:customStyle="1" w:styleId="Doc-text2Char">
    <w:name w:val="Doc-text2 Char"/>
    <w:link w:val="Doc-text2"/>
    <w:qFormat/>
    <w:rsid w:val="00D63B27"/>
    <w:rPr>
      <w:rFonts w:ascii="Arial" w:eastAsia="SimSu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2699332">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1764240">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2957788">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D956B76C-7891-4625-946A-08DF36EB3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801</Words>
  <Characters>4568</Characters>
  <Application>Microsoft Office Word</Application>
  <DocSecurity>0</DocSecurity>
  <Lines>38</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(Min)</cp:lastModifiedBy>
  <cp:revision>2</cp:revision>
  <cp:lastPrinted>2017-05-08T10:55:00Z</cp:lastPrinted>
  <dcterms:created xsi:type="dcterms:W3CDTF">2024-02-16T07:09:00Z</dcterms:created>
  <dcterms:modified xsi:type="dcterms:W3CDTF">2024-02-16T07:09:00Z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